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AC2" w:rsidRPr="001A40E2" w:rsidRDefault="004933ED" w:rsidP="00201AC2">
      <w:pPr>
        <w:spacing w:after="180"/>
        <w:rPr>
          <w:b/>
          <w:sz w:val="44"/>
          <w:szCs w:val="44"/>
        </w:rPr>
      </w:pPr>
      <w:r>
        <w:rPr>
          <w:b/>
          <w:sz w:val="44"/>
          <w:szCs w:val="44"/>
        </w:rPr>
        <w:t>Warm scarf</w:t>
      </w:r>
    </w:p>
    <w:p w:rsidR="00201AC2" w:rsidRDefault="00201AC2" w:rsidP="00201AC2">
      <w:pPr>
        <w:spacing w:after="180"/>
      </w:pPr>
    </w:p>
    <w:p w:rsidR="00790ADA" w:rsidRPr="00790ADA" w:rsidRDefault="00790ADA" w:rsidP="00790ADA">
      <w:pPr>
        <w:spacing w:line="278" w:lineRule="auto"/>
      </w:pPr>
      <w:r w:rsidRPr="00790ADA">
        <w:rPr>
          <w:lang w:val="en-US"/>
        </w:rPr>
        <w:t>When she gets in from the cold Yasmin takes off her scarf.</w:t>
      </w:r>
    </w:p>
    <w:p w:rsidR="00790ADA" w:rsidRPr="00790ADA" w:rsidRDefault="00790ADA" w:rsidP="00790ADA">
      <w:pPr>
        <w:spacing w:line="278" w:lineRule="auto"/>
      </w:pPr>
      <w:r w:rsidRPr="00790ADA">
        <w:rPr>
          <w:lang w:val="en-US"/>
        </w:rPr>
        <w:t>The scarf has been wrapped round her neck and it is nice and warm.</w:t>
      </w:r>
    </w:p>
    <w:p w:rsidR="00790ADA" w:rsidRDefault="00790ADA" w:rsidP="00790ADA">
      <w:pPr>
        <w:spacing w:after="360"/>
        <w:rPr>
          <w:lang w:val="en-US"/>
        </w:rPr>
      </w:pPr>
      <w:r w:rsidRPr="00790ADA">
        <w:rPr>
          <w:lang w:val="en-US"/>
        </w:rPr>
        <w:t>Yasmin leaves it on the kitchen table.</w:t>
      </w:r>
    </w:p>
    <w:p w:rsidR="00790ADA" w:rsidRDefault="00790ADA" w:rsidP="00790ADA">
      <w:pPr>
        <w:spacing w:after="180"/>
        <w:jc w:val="center"/>
      </w:pPr>
      <w:r w:rsidRPr="00790ADA">
        <w:rPr>
          <w:noProof/>
          <w:lang w:eastAsia="en-GB"/>
        </w:rPr>
        <w:drawing>
          <wp:inline distT="0" distB="0" distL="0" distR="0" wp14:anchorId="0496A158" wp14:editId="21B86C10">
            <wp:extent cx="3114040" cy="1447208"/>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7"/>
                    <a:stretch>
                      <a:fillRect/>
                    </a:stretch>
                  </pic:blipFill>
                  <pic:spPr>
                    <a:xfrm>
                      <a:off x="0" y="0"/>
                      <a:ext cx="3136139" cy="1457478"/>
                    </a:xfrm>
                    <a:prstGeom prst="rect">
                      <a:avLst/>
                    </a:prstGeom>
                  </pic:spPr>
                </pic:pic>
              </a:graphicData>
            </a:graphic>
          </wp:inline>
        </w:drawing>
      </w:r>
    </w:p>
    <w:p w:rsidR="00790ADA" w:rsidRDefault="00790ADA" w:rsidP="00790ADA">
      <w:pPr>
        <w:spacing w:before="240" w:after="180"/>
      </w:pPr>
    </w:p>
    <w:p w:rsidR="00790ADA" w:rsidRPr="00790ADA" w:rsidRDefault="00790ADA" w:rsidP="00790ADA">
      <w:pPr>
        <w:spacing w:before="240" w:after="180"/>
      </w:pPr>
      <w:r w:rsidRPr="00790ADA">
        <w:t xml:space="preserve">Yasmin’s friends are talking about what will happen to her scarf. </w:t>
      </w:r>
    </w:p>
    <w:p w:rsidR="00E548AF" w:rsidRDefault="00790ADA" w:rsidP="00201AC2">
      <w:pPr>
        <w:spacing w:after="180"/>
        <w:rPr>
          <w:b/>
        </w:rPr>
      </w:pPr>
      <w:r>
        <w:rPr>
          <w:noProof/>
          <w:lang w:eastAsia="en-GB"/>
        </w:rPr>
        <mc:AlternateContent>
          <mc:Choice Requires="wps">
            <w:drawing>
              <wp:anchor distT="0" distB="0" distL="114300" distR="114300" simplePos="0" relativeHeight="251660288" behindDoc="0" locked="0" layoutInCell="1" allowOverlap="1" wp14:anchorId="4B35EBCE" wp14:editId="60351DA9">
                <wp:simplePos x="0" y="0"/>
                <wp:positionH relativeFrom="column">
                  <wp:posOffset>2924175</wp:posOffset>
                </wp:positionH>
                <wp:positionV relativeFrom="paragraph">
                  <wp:posOffset>36195</wp:posOffset>
                </wp:positionV>
                <wp:extent cx="2705100" cy="638175"/>
                <wp:effectExtent l="0" t="0" r="19050" b="257175"/>
                <wp:wrapNone/>
                <wp:docPr id="32" name="Rounded Rectangular Callout 31"/>
                <wp:cNvGraphicFramePr/>
                <a:graphic xmlns:a="http://schemas.openxmlformats.org/drawingml/2006/main">
                  <a:graphicData uri="http://schemas.microsoft.com/office/word/2010/wordprocessingShape">
                    <wps:wsp>
                      <wps:cNvSpPr/>
                      <wps:spPr>
                        <a:xfrm>
                          <a:off x="0" y="0"/>
                          <a:ext cx="2705100" cy="638175"/>
                        </a:xfrm>
                        <a:prstGeom prst="wedgeRoundRectCallout">
                          <a:avLst>
                            <a:gd name="adj1" fmla="val -34998"/>
                            <a:gd name="adj2" fmla="val 82570"/>
                            <a:gd name="adj3" fmla="val 16667"/>
                          </a:avLst>
                        </a:prstGeom>
                        <a:solidFill>
                          <a:srgbClr val="FAFAEA"/>
                        </a:solidFill>
                        <a:ln w="12700" cap="flat" cmpd="sng" algn="ctr">
                          <a:solidFill>
                            <a:srgbClr val="44546A">
                              <a:lumMod val="50000"/>
                            </a:srgbClr>
                          </a:solidFill>
                          <a:prstDash val="solid"/>
                          <a:miter lim="800000"/>
                        </a:ln>
                        <a:effectLst/>
                      </wps:spPr>
                      <wps:txb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Will:</w:t>
                            </w:r>
                            <w:r w:rsidRPr="00790ADA">
                              <w:rPr>
                                <w:rFonts w:asciiTheme="minorHAnsi" w:eastAsia="Verdana" w:hAnsiTheme="minorHAnsi" w:cstheme="minorHAnsi"/>
                                <w:color w:val="222A35"/>
                                <w:kern w:val="24"/>
                                <w:sz w:val="28"/>
                                <w:szCs w:val="28"/>
                              </w:rPr>
                              <w:t xml:space="preserve"> Energy from the scarf will be transferred to the air.</w:t>
                            </w: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shapetype w14:anchorId="4B35EBC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31" o:spid="_x0000_s1026" type="#_x0000_t62" style="position:absolute;margin-left:230.25pt;margin-top:2.85pt;width:213pt;height:5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" adj="3240,28635" fillcolor="#fafaea" strokecolor="#222a35" strokeweight="1pt">
                <v:textbo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Will:</w:t>
                      </w:r>
                      <w:r w:rsidRPr="00790ADA">
                        <w:rPr>
                          <w:rFonts w:asciiTheme="minorHAnsi" w:eastAsia="Verdana" w:hAnsiTheme="minorHAnsi" w:cstheme="minorHAnsi"/>
                          <w:color w:val="222A35"/>
                          <w:kern w:val="24"/>
                          <w:sz w:val="28"/>
                          <w:szCs w:val="28"/>
                        </w:rPr>
                        <w:t xml:space="preserve"> Energy from the scarf will be transferred to the air.</w:t>
                      </w:r>
                    </w:p>
                  </w:txbxContent>
                </v:textbox>
              </v:shape>
            </w:pict>
          </mc:Fallback>
        </mc:AlternateContent>
      </w:r>
      <w:r>
        <w:rPr>
          <w:noProof/>
          <w:lang w:eastAsia="en-GB"/>
        </w:rPr>
        <mc:AlternateContent>
          <mc:Choice Requires="wps">
            <w:drawing>
              <wp:anchor distT="0" distB="0" distL="114300" distR="114300" simplePos="0" relativeHeight="251659264" behindDoc="0" locked="0" layoutInCell="1" allowOverlap="1" wp14:anchorId="07C326D4" wp14:editId="721D117F">
                <wp:simplePos x="0" y="0"/>
                <wp:positionH relativeFrom="column">
                  <wp:posOffset>142875</wp:posOffset>
                </wp:positionH>
                <wp:positionV relativeFrom="paragraph">
                  <wp:posOffset>131445</wp:posOffset>
                </wp:positionV>
                <wp:extent cx="2258060" cy="819150"/>
                <wp:effectExtent l="0" t="0" r="27940" b="171450"/>
                <wp:wrapNone/>
                <wp:docPr id="7" name="Rounded Rectangular Callout 1"/>
                <wp:cNvGraphicFramePr/>
                <a:graphic xmlns:a="http://schemas.openxmlformats.org/drawingml/2006/main">
                  <a:graphicData uri="http://schemas.microsoft.com/office/word/2010/wordprocessingShape">
                    <wps:wsp>
                      <wps:cNvSpPr/>
                      <wps:spPr>
                        <a:xfrm>
                          <a:off x="0" y="0"/>
                          <a:ext cx="2258060" cy="819150"/>
                        </a:xfrm>
                        <a:prstGeom prst="wedgeRoundRectCallout">
                          <a:avLst>
                            <a:gd name="adj1" fmla="val 45208"/>
                            <a:gd name="adj2" fmla="val 65683"/>
                            <a:gd name="adj3" fmla="val 16667"/>
                          </a:avLst>
                        </a:prstGeom>
                        <a:solidFill>
                          <a:srgbClr val="FAFAEA"/>
                        </a:solidFill>
                        <a:ln w="12700" cap="flat" cmpd="sng" algn="ctr">
                          <a:solidFill>
                            <a:srgbClr val="44546A">
                              <a:lumMod val="50000"/>
                            </a:srgbClr>
                          </a:solidFill>
                          <a:prstDash val="solid"/>
                          <a:miter lim="800000"/>
                        </a:ln>
                        <a:effectLst/>
                      </wps:spPr>
                      <wps:txb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Victoria:</w:t>
                            </w:r>
                            <w:r w:rsidRPr="00790ADA">
                              <w:rPr>
                                <w:rFonts w:asciiTheme="minorHAnsi" w:eastAsia="Verdana" w:hAnsiTheme="minorHAnsi" w:cstheme="minorHAnsi"/>
                                <w:color w:val="222A35"/>
                                <w:kern w:val="24"/>
                                <w:sz w:val="28"/>
                                <w:szCs w:val="28"/>
                              </w:rPr>
                              <w:t xml:space="preserve"> The energy in the scarf’s thermal store will fade away.</w:t>
                            </w:r>
                          </w:p>
                        </w:txbxContent>
                      </wps:txbx>
                      <wps:bodyPr rtlCol="0" anchor="t">
                        <a:noAutofit/>
                      </wps:bodyPr>
                    </wps:wsp>
                  </a:graphicData>
                </a:graphic>
                <wp14:sizeRelV relativeFrom="margin">
                  <wp14:pctHeight>0</wp14:pctHeight>
                </wp14:sizeRelV>
              </wp:anchor>
            </w:drawing>
          </mc:Choice>
          <mc:Fallback>
            <w:pict>
              <v:shape w14:anchorId="07C326D4" id="Rounded Rectangular Callout 1" o:spid="_x0000_s1027" type="#_x0000_t62" style="position:absolute;margin-left:11.25pt;margin-top:10.35pt;width:177.8pt;height:64.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" adj="20565,24988" fillcolor="#fafaea" strokecolor="#222a35" strokeweight="1pt">
                <v:textbo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Victoria:</w:t>
                      </w:r>
                      <w:r w:rsidRPr="00790ADA">
                        <w:rPr>
                          <w:rFonts w:asciiTheme="minorHAnsi" w:eastAsia="Verdana" w:hAnsiTheme="minorHAnsi" w:cstheme="minorHAnsi"/>
                          <w:color w:val="222A35"/>
                          <w:kern w:val="24"/>
                          <w:sz w:val="28"/>
                          <w:szCs w:val="28"/>
                        </w:rPr>
                        <w:t xml:space="preserve"> The energy in the scarf’s thermal store will fade away.</w:t>
                      </w:r>
                    </w:p>
                  </w:txbxContent>
                </v:textbox>
              </v:shape>
            </w:pict>
          </mc:Fallback>
        </mc:AlternateContent>
      </w:r>
    </w:p>
    <w:p w:rsidR="00790ADA" w:rsidRDefault="00790ADA" w:rsidP="00201AC2">
      <w:pPr>
        <w:spacing w:after="180"/>
        <w:rPr>
          <w:b/>
        </w:rPr>
      </w:pPr>
    </w:p>
    <w:p w:rsidR="00790ADA" w:rsidRDefault="00790ADA" w:rsidP="00201AC2">
      <w:pPr>
        <w:spacing w:after="180"/>
        <w:rPr>
          <w:b/>
        </w:rPr>
      </w:pPr>
    </w:p>
    <w:p w:rsidR="00790ADA" w:rsidRDefault="00790ADA" w:rsidP="00201AC2">
      <w:pPr>
        <w:spacing w:after="180"/>
        <w:rPr>
          <w:b/>
        </w:rPr>
      </w:pPr>
      <w:r>
        <w:rPr>
          <w:noProof/>
          <w:lang w:eastAsia="en-GB"/>
        </w:rPr>
        <mc:AlternateContent>
          <mc:Choice Requires="wps">
            <w:drawing>
              <wp:anchor distT="0" distB="0" distL="114300" distR="114300" simplePos="0" relativeHeight="251663360" behindDoc="0" locked="0" layoutInCell="1" allowOverlap="1" wp14:anchorId="7A803D60" wp14:editId="4C3BB438">
                <wp:simplePos x="0" y="0"/>
                <wp:positionH relativeFrom="column">
                  <wp:posOffset>4324350</wp:posOffset>
                </wp:positionH>
                <wp:positionV relativeFrom="paragraph">
                  <wp:posOffset>153035</wp:posOffset>
                </wp:positionV>
                <wp:extent cx="1741170" cy="1076325"/>
                <wp:effectExtent l="609600" t="0" r="11430" b="28575"/>
                <wp:wrapNone/>
                <wp:docPr id="30" name="Rounded Rectangular Callout 29"/>
                <wp:cNvGraphicFramePr/>
                <a:graphic xmlns:a="http://schemas.openxmlformats.org/drawingml/2006/main">
                  <a:graphicData uri="http://schemas.microsoft.com/office/word/2010/wordprocessingShape">
                    <wps:wsp>
                      <wps:cNvSpPr/>
                      <wps:spPr>
                        <a:xfrm>
                          <a:off x="0" y="0"/>
                          <a:ext cx="1741170" cy="1076325"/>
                        </a:xfrm>
                        <a:prstGeom prst="wedgeRoundRectCallout">
                          <a:avLst>
                            <a:gd name="adj1" fmla="val -83015"/>
                            <a:gd name="adj2" fmla="val -26862"/>
                            <a:gd name="adj3" fmla="val 16667"/>
                          </a:avLst>
                        </a:prstGeom>
                        <a:solidFill>
                          <a:srgbClr val="FAFAEA"/>
                        </a:solidFill>
                        <a:ln w="12700" cap="flat" cmpd="sng" algn="ctr">
                          <a:solidFill>
                            <a:srgbClr val="44546A">
                              <a:lumMod val="50000"/>
                            </a:srgbClr>
                          </a:solidFill>
                          <a:prstDash val="solid"/>
                          <a:miter lim="800000"/>
                        </a:ln>
                        <a:effectLst/>
                      </wps:spPr>
                      <wps:txb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Xavier:</w:t>
                            </w:r>
                            <w:r w:rsidRPr="00790ADA">
                              <w:rPr>
                                <w:rFonts w:asciiTheme="minorHAnsi" w:eastAsia="Verdana" w:hAnsiTheme="minorHAnsi" w:cstheme="minorHAnsi"/>
                                <w:color w:val="222A35"/>
                                <w:kern w:val="24"/>
                                <w:sz w:val="28"/>
                                <w:szCs w:val="28"/>
                              </w:rPr>
                              <w:t xml:space="preserve"> The scarf will warm the table because it’s made out of wool.</w:t>
                            </w: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7A803D60" id="Rounded Rectangular Callout 29" o:spid="_x0000_s1028" type="#_x0000_t62" style="position:absolute;margin-left:340.5pt;margin-top:12.05pt;width:137.1pt;height:84.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" adj="-7131,4998" fillcolor="#fafaea" strokecolor="#222a35" strokeweight="1pt">
                <v:textbo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Xavier:</w:t>
                      </w:r>
                      <w:r w:rsidRPr="00790ADA">
                        <w:rPr>
                          <w:rFonts w:asciiTheme="minorHAnsi" w:eastAsia="Verdana" w:hAnsiTheme="minorHAnsi" w:cstheme="minorHAnsi"/>
                          <w:color w:val="222A35"/>
                          <w:kern w:val="24"/>
                          <w:sz w:val="28"/>
                          <w:szCs w:val="28"/>
                        </w:rPr>
                        <w:t xml:space="preserve"> The scarf will warm the table because it’s made out of wool.</w:t>
                      </w:r>
                    </w:p>
                  </w:txbxContent>
                </v:textbox>
              </v:shape>
            </w:pict>
          </mc:Fallback>
        </mc:AlternateContent>
      </w:r>
      <w:r>
        <w:rPr>
          <w:noProof/>
          <w:lang w:eastAsia="en-GB"/>
        </w:rPr>
        <mc:AlternateContent>
          <mc:Choice Requires="wpg">
            <w:drawing>
              <wp:anchor distT="0" distB="0" distL="114300" distR="114300" simplePos="0" relativeHeight="251665408" behindDoc="0" locked="0" layoutInCell="1" allowOverlap="1" wp14:anchorId="50A3F9F3" wp14:editId="16E79F76">
                <wp:simplePos x="0" y="0"/>
                <wp:positionH relativeFrom="column">
                  <wp:posOffset>2270760</wp:posOffset>
                </wp:positionH>
                <wp:positionV relativeFrom="paragraph">
                  <wp:posOffset>81915</wp:posOffset>
                </wp:positionV>
                <wp:extent cx="1421700" cy="999912"/>
                <wp:effectExtent l="0" t="0" r="7620" b="0"/>
                <wp:wrapNone/>
                <wp:docPr id="45" name="Group 7"/>
                <wp:cNvGraphicFramePr/>
                <a:graphic xmlns:a="http://schemas.openxmlformats.org/drawingml/2006/main">
                  <a:graphicData uri="http://schemas.microsoft.com/office/word/2010/wordprocessingGroup">
                    <wpg:wgp>
                      <wpg:cNvGrpSpPr/>
                      <wpg:grpSpPr>
                        <a:xfrm>
                          <a:off x="0" y="0"/>
                          <a:ext cx="1421700" cy="999912"/>
                          <a:chOff x="2414134" y="0"/>
                          <a:chExt cx="1428115" cy="973455"/>
                        </a:xfrm>
                      </wpg:grpSpPr>
                      <wpg:grpSp>
                        <wpg:cNvPr id="46" name="Group 46"/>
                        <wpg:cNvGrpSpPr>
                          <a:grpSpLocks noChangeAspect="1"/>
                        </wpg:cNvGrpSpPr>
                        <wpg:grpSpPr>
                          <a:xfrm>
                            <a:off x="2614159" y="0"/>
                            <a:ext cx="475615" cy="611505"/>
                            <a:chOff x="2614159" y="0"/>
                            <a:chExt cx="527901" cy="688156"/>
                          </a:xfrm>
                        </wpg:grpSpPr>
                        <wps:wsp>
                          <wps:cNvPr id="47" name="Freeform 47"/>
                          <wps:cNvSpPr/>
                          <wps:spPr>
                            <a:xfrm>
                              <a:off x="2614159" y="334638"/>
                              <a:ext cx="527901" cy="353518"/>
                            </a:xfrm>
                            <a:custGeom>
                              <a:avLst/>
                              <a:gdLst>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28"/>
                                <a:gd name="connsiteY0" fmla="*/ 710852 h 710852"/>
                                <a:gd name="connsiteX1" fmla="*/ 537328 w 537328"/>
                                <a:gd name="connsiteY1" fmla="*/ 352633 h 710852"/>
                                <a:gd name="connsiteX2" fmla="*/ 9427 w 537328"/>
                                <a:gd name="connsiteY2" fmla="*/ 352633 h 710852"/>
                                <a:gd name="connsiteX3" fmla="*/ 9427 w 537328"/>
                                <a:gd name="connsiteY3" fmla="*/ 333780 h 710852"/>
                                <a:gd name="connsiteX0" fmla="*/ 0 w 537328"/>
                                <a:gd name="connsiteY0" fmla="*/ 1461154 h 1461154"/>
                                <a:gd name="connsiteX1" fmla="*/ 537328 w 537328"/>
                                <a:gd name="connsiteY1" fmla="*/ 1102935 h 1461154"/>
                                <a:gd name="connsiteX2" fmla="*/ 9427 w 537328"/>
                                <a:gd name="connsiteY2" fmla="*/ 1102935 h 1461154"/>
                                <a:gd name="connsiteX3" fmla="*/ 160256 w 537328"/>
                                <a:gd name="connsiteY3" fmla="*/ 0 h 1461154"/>
                                <a:gd name="connsiteX0" fmla="*/ 0 w 537328"/>
                                <a:gd name="connsiteY0" fmla="*/ 710853 h 710853"/>
                                <a:gd name="connsiteX1" fmla="*/ 537328 w 537328"/>
                                <a:gd name="connsiteY1" fmla="*/ 352634 h 710853"/>
                                <a:gd name="connsiteX2" fmla="*/ 9427 w 537328"/>
                                <a:gd name="connsiteY2" fmla="*/ 352634 h 710853"/>
                                <a:gd name="connsiteX0" fmla="*/ 0 w 537328"/>
                                <a:gd name="connsiteY0" fmla="*/ 836552 h 836552"/>
                                <a:gd name="connsiteX1" fmla="*/ 537328 w 537328"/>
                                <a:gd name="connsiteY1" fmla="*/ 478333 h 836552"/>
                                <a:gd name="connsiteX2" fmla="*/ 9427 w 537328"/>
                                <a:gd name="connsiteY2" fmla="*/ 478333 h 836552"/>
                                <a:gd name="connsiteX0" fmla="*/ 0 w 537328"/>
                                <a:gd name="connsiteY0" fmla="*/ 737239 h 737239"/>
                                <a:gd name="connsiteX1" fmla="*/ 537328 w 537328"/>
                                <a:gd name="connsiteY1" fmla="*/ 379020 h 737239"/>
                                <a:gd name="connsiteX2" fmla="*/ 9427 w 537328"/>
                                <a:gd name="connsiteY2" fmla="*/ 379020 h 737239"/>
                                <a:gd name="connsiteX0" fmla="*/ 527957 w 527957"/>
                                <a:gd name="connsiteY0" fmla="*/ 379020 h 379020"/>
                                <a:gd name="connsiteX1" fmla="*/ 56 w 527957"/>
                                <a:gd name="connsiteY1" fmla="*/ 379020 h 379020"/>
                                <a:gd name="connsiteX0" fmla="*/ 527957 w 527957"/>
                                <a:gd name="connsiteY0" fmla="*/ 390136 h 390136"/>
                                <a:gd name="connsiteX1" fmla="*/ 56 w 527957"/>
                                <a:gd name="connsiteY1" fmla="*/ 390136 h 390136"/>
                                <a:gd name="connsiteX0" fmla="*/ 527901 w 527901"/>
                                <a:gd name="connsiteY0" fmla="*/ 438358 h 438358"/>
                                <a:gd name="connsiteX1" fmla="*/ 0 w 527901"/>
                                <a:gd name="connsiteY1" fmla="*/ 438358 h 438358"/>
                                <a:gd name="connsiteX0" fmla="*/ 527901 w 527901"/>
                                <a:gd name="connsiteY0" fmla="*/ 438358 h 438358"/>
                                <a:gd name="connsiteX1" fmla="*/ 0 w 527901"/>
                                <a:gd name="connsiteY1" fmla="*/ 438358 h 438358"/>
                                <a:gd name="connsiteX2" fmla="*/ 527901 w 527901"/>
                                <a:gd name="connsiteY2" fmla="*/ 438358 h 438358"/>
                              </a:gdLst>
                              <a:ahLst/>
                              <a:cxnLst>
                                <a:cxn ang="0">
                                  <a:pos x="connsiteX0" y="connsiteY0"/>
                                </a:cxn>
                                <a:cxn ang="0">
                                  <a:pos x="connsiteX1" y="connsiteY1"/>
                                </a:cxn>
                                <a:cxn ang="0">
                                  <a:pos x="connsiteX2" y="connsiteY2"/>
                                </a:cxn>
                              </a:cxnLst>
                              <a:rect l="l" t="t" r="r" b="b"/>
                              <a:pathLst>
                                <a:path w="527901" h="438358">
                                  <a:moveTo>
                                    <a:pt x="527901" y="438358"/>
                                  </a:moveTo>
                                  <a:cubicBezTo>
                                    <a:pt x="520044" y="-139818"/>
                                    <a:pt x="3142" y="-152389"/>
                                    <a:pt x="0" y="438358"/>
                                  </a:cubicBezTo>
                                  <a:lnTo>
                                    <a:pt x="527901" y="438358"/>
                                  </a:lnTo>
                                  <a:close/>
                                </a:path>
                              </a:pathLst>
                            </a:custGeom>
                            <a:solidFill>
                              <a:sysClr val="window" lastClr="FFFFFF">
                                <a:lumMod val="65000"/>
                              </a:sysClr>
                            </a:solidFill>
                            <a:ln w="12700" cap="flat" cmpd="sng" algn="ctr">
                              <a:noFill/>
                              <a:prstDash val="solid"/>
                              <a:miter lim="800000"/>
                            </a:ln>
                            <a:effectLst/>
                          </wps:spPr>
                          <wps:bodyPr rtlCol="0" anchor="ctr"/>
                        </wps:wsp>
                        <wps:wsp>
                          <wps:cNvPr id="48" name="Oval 48"/>
                          <wps:cNvSpPr/>
                          <wps:spPr>
                            <a:xfrm>
                              <a:off x="2684860" y="0"/>
                              <a:ext cx="386499" cy="386499"/>
                            </a:xfrm>
                            <a:prstGeom prst="ellipse">
                              <a:avLst/>
                            </a:prstGeom>
                            <a:solidFill>
                              <a:sysClr val="window" lastClr="FFFFFF">
                                <a:lumMod val="65000"/>
                              </a:sysClr>
                            </a:solidFill>
                            <a:ln w="12700" cap="flat" cmpd="sng" algn="ctr">
                              <a:noFill/>
                              <a:prstDash val="solid"/>
                              <a:miter lim="800000"/>
                            </a:ln>
                            <a:effectLst/>
                          </wps:spPr>
                          <wps:bodyPr rtlCol="0" anchor="ctr"/>
                        </wps:wsp>
                      </wpg:grpSp>
                      <wpg:grpSp>
                        <wpg:cNvPr id="49" name="Group 49"/>
                        <wpg:cNvGrpSpPr>
                          <a:grpSpLocks noChangeAspect="1"/>
                        </wpg:cNvGrpSpPr>
                        <wpg:grpSpPr>
                          <a:xfrm>
                            <a:off x="2414134" y="276225"/>
                            <a:ext cx="475615" cy="611505"/>
                            <a:chOff x="2414134" y="276225"/>
                            <a:chExt cx="527901" cy="688156"/>
                          </a:xfrm>
                        </wpg:grpSpPr>
                        <wps:wsp>
                          <wps:cNvPr id="50" name="Freeform 50"/>
                          <wps:cNvSpPr/>
                          <wps:spPr>
                            <a:xfrm>
                              <a:off x="2414134" y="610863"/>
                              <a:ext cx="527901" cy="353518"/>
                            </a:xfrm>
                            <a:custGeom>
                              <a:avLst/>
                              <a:gdLst>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28"/>
                                <a:gd name="connsiteY0" fmla="*/ 710852 h 710852"/>
                                <a:gd name="connsiteX1" fmla="*/ 537328 w 537328"/>
                                <a:gd name="connsiteY1" fmla="*/ 352633 h 710852"/>
                                <a:gd name="connsiteX2" fmla="*/ 9427 w 537328"/>
                                <a:gd name="connsiteY2" fmla="*/ 352633 h 710852"/>
                                <a:gd name="connsiteX3" fmla="*/ 9427 w 537328"/>
                                <a:gd name="connsiteY3" fmla="*/ 333780 h 710852"/>
                                <a:gd name="connsiteX0" fmla="*/ 0 w 537328"/>
                                <a:gd name="connsiteY0" fmla="*/ 1461154 h 1461154"/>
                                <a:gd name="connsiteX1" fmla="*/ 537328 w 537328"/>
                                <a:gd name="connsiteY1" fmla="*/ 1102935 h 1461154"/>
                                <a:gd name="connsiteX2" fmla="*/ 9427 w 537328"/>
                                <a:gd name="connsiteY2" fmla="*/ 1102935 h 1461154"/>
                                <a:gd name="connsiteX3" fmla="*/ 160256 w 537328"/>
                                <a:gd name="connsiteY3" fmla="*/ 0 h 1461154"/>
                                <a:gd name="connsiteX0" fmla="*/ 0 w 537328"/>
                                <a:gd name="connsiteY0" fmla="*/ 710853 h 710853"/>
                                <a:gd name="connsiteX1" fmla="*/ 537328 w 537328"/>
                                <a:gd name="connsiteY1" fmla="*/ 352634 h 710853"/>
                                <a:gd name="connsiteX2" fmla="*/ 9427 w 537328"/>
                                <a:gd name="connsiteY2" fmla="*/ 352634 h 710853"/>
                                <a:gd name="connsiteX0" fmla="*/ 0 w 537328"/>
                                <a:gd name="connsiteY0" fmla="*/ 836552 h 836552"/>
                                <a:gd name="connsiteX1" fmla="*/ 537328 w 537328"/>
                                <a:gd name="connsiteY1" fmla="*/ 478333 h 836552"/>
                                <a:gd name="connsiteX2" fmla="*/ 9427 w 537328"/>
                                <a:gd name="connsiteY2" fmla="*/ 478333 h 836552"/>
                                <a:gd name="connsiteX0" fmla="*/ 0 w 537328"/>
                                <a:gd name="connsiteY0" fmla="*/ 737239 h 737239"/>
                                <a:gd name="connsiteX1" fmla="*/ 537328 w 537328"/>
                                <a:gd name="connsiteY1" fmla="*/ 379020 h 737239"/>
                                <a:gd name="connsiteX2" fmla="*/ 9427 w 537328"/>
                                <a:gd name="connsiteY2" fmla="*/ 379020 h 737239"/>
                                <a:gd name="connsiteX0" fmla="*/ 527957 w 527957"/>
                                <a:gd name="connsiteY0" fmla="*/ 379020 h 379020"/>
                                <a:gd name="connsiteX1" fmla="*/ 56 w 527957"/>
                                <a:gd name="connsiteY1" fmla="*/ 379020 h 379020"/>
                                <a:gd name="connsiteX0" fmla="*/ 527957 w 527957"/>
                                <a:gd name="connsiteY0" fmla="*/ 390136 h 390136"/>
                                <a:gd name="connsiteX1" fmla="*/ 56 w 527957"/>
                                <a:gd name="connsiteY1" fmla="*/ 390136 h 390136"/>
                                <a:gd name="connsiteX0" fmla="*/ 527901 w 527901"/>
                                <a:gd name="connsiteY0" fmla="*/ 438358 h 438358"/>
                                <a:gd name="connsiteX1" fmla="*/ 0 w 527901"/>
                                <a:gd name="connsiteY1" fmla="*/ 438358 h 438358"/>
                                <a:gd name="connsiteX0" fmla="*/ 527901 w 527901"/>
                                <a:gd name="connsiteY0" fmla="*/ 438358 h 438358"/>
                                <a:gd name="connsiteX1" fmla="*/ 0 w 527901"/>
                                <a:gd name="connsiteY1" fmla="*/ 438358 h 438358"/>
                                <a:gd name="connsiteX2" fmla="*/ 527901 w 527901"/>
                                <a:gd name="connsiteY2" fmla="*/ 438358 h 438358"/>
                              </a:gdLst>
                              <a:ahLst/>
                              <a:cxnLst>
                                <a:cxn ang="0">
                                  <a:pos x="connsiteX0" y="connsiteY0"/>
                                </a:cxn>
                                <a:cxn ang="0">
                                  <a:pos x="connsiteX1" y="connsiteY1"/>
                                </a:cxn>
                                <a:cxn ang="0">
                                  <a:pos x="connsiteX2" y="connsiteY2"/>
                                </a:cxn>
                              </a:cxnLst>
                              <a:rect l="l" t="t" r="r" b="b"/>
                              <a:pathLst>
                                <a:path w="527901" h="438358">
                                  <a:moveTo>
                                    <a:pt x="527901" y="438358"/>
                                  </a:moveTo>
                                  <a:cubicBezTo>
                                    <a:pt x="520044" y="-139818"/>
                                    <a:pt x="3142" y="-152389"/>
                                    <a:pt x="0" y="438358"/>
                                  </a:cubicBezTo>
                                  <a:lnTo>
                                    <a:pt x="527901" y="438358"/>
                                  </a:lnTo>
                                  <a:close/>
                                </a:path>
                              </a:pathLst>
                            </a:custGeom>
                            <a:solidFill>
                              <a:sysClr val="window" lastClr="FFFFFF">
                                <a:lumMod val="85000"/>
                              </a:sysClr>
                            </a:solidFill>
                            <a:ln w="12700" cap="flat" cmpd="sng" algn="ctr">
                              <a:noFill/>
                              <a:prstDash val="solid"/>
                              <a:miter lim="800000"/>
                            </a:ln>
                            <a:effectLst/>
                          </wps:spPr>
                          <wps:bodyPr rtlCol="0" anchor="ctr"/>
                        </wps:wsp>
                        <wps:wsp>
                          <wps:cNvPr id="51" name="Oval 51"/>
                          <wps:cNvSpPr/>
                          <wps:spPr>
                            <a:xfrm>
                              <a:off x="2484835" y="276225"/>
                              <a:ext cx="386499" cy="386499"/>
                            </a:xfrm>
                            <a:prstGeom prst="ellipse">
                              <a:avLst/>
                            </a:prstGeom>
                            <a:solidFill>
                              <a:sysClr val="window" lastClr="FFFFFF">
                                <a:lumMod val="85000"/>
                              </a:sysClr>
                            </a:solidFill>
                            <a:ln w="12700" cap="flat" cmpd="sng" algn="ctr">
                              <a:noFill/>
                              <a:prstDash val="solid"/>
                              <a:miter lim="800000"/>
                            </a:ln>
                            <a:effectLst/>
                          </wps:spPr>
                          <wps:bodyPr rtlCol="0" anchor="ctr"/>
                        </wps:wsp>
                      </wpg:grpSp>
                      <wpg:grpSp>
                        <wpg:cNvPr id="52" name="Group 52"/>
                        <wpg:cNvGrpSpPr>
                          <a:grpSpLocks noChangeAspect="1"/>
                        </wpg:cNvGrpSpPr>
                        <wpg:grpSpPr>
                          <a:xfrm>
                            <a:off x="3052309" y="28575"/>
                            <a:ext cx="475615" cy="611505"/>
                            <a:chOff x="3052309" y="28575"/>
                            <a:chExt cx="527901" cy="688156"/>
                          </a:xfrm>
                        </wpg:grpSpPr>
                        <wps:wsp>
                          <wps:cNvPr id="53" name="Freeform 53"/>
                          <wps:cNvSpPr/>
                          <wps:spPr>
                            <a:xfrm>
                              <a:off x="3052309" y="363213"/>
                              <a:ext cx="527901" cy="353518"/>
                            </a:xfrm>
                            <a:custGeom>
                              <a:avLst/>
                              <a:gdLst>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28"/>
                                <a:gd name="connsiteY0" fmla="*/ 710852 h 710852"/>
                                <a:gd name="connsiteX1" fmla="*/ 537328 w 537328"/>
                                <a:gd name="connsiteY1" fmla="*/ 352633 h 710852"/>
                                <a:gd name="connsiteX2" fmla="*/ 9427 w 537328"/>
                                <a:gd name="connsiteY2" fmla="*/ 352633 h 710852"/>
                                <a:gd name="connsiteX3" fmla="*/ 9427 w 537328"/>
                                <a:gd name="connsiteY3" fmla="*/ 333780 h 710852"/>
                                <a:gd name="connsiteX0" fmla="*/ 0 w 537328"/>
                                <a:gd name="connsiteY0" fmla="*/ 1461154 h 1461154"/>
                                <a:gd name="connsiteX1" fmla="*/ 537328 w 537328"/>
                                <a:gd name="connsiteY1" fmla="*/ 1102935 h 1461154"/>
                                <a:gd name="connsiteX2" fmla="*/ 9427 w 537328"/>
                                <a:gd name="connsiteY2" fmla="*/ 1102935 h 1461154"/>
                                <a:gd name="connsiteX3" fmla="*/ 160256 w 537328"/>
                                <a:gd name="connsiteY3" fmla="*/ 0 h 1461154"/>
                                <a:gd name="connsiteX0" fmla="*/ 0 w 537328"/>
                                <a:gd name="connsiteY0" fmla="*/ 710853 h 710853"/>
                                <a:gd name="connsiteX1" fmla="*/ 537328 w 537328"/>
                                <a:gd name="connsiteY1" fmla="*/ 352634 h 710853"/>
                                <a:gd name="connsiteX2" fmla="*/ 9427 w 537328"/>
                                <a:gd name="connsiteY2" fmla="*/ 352634 h 710853"/>
                                <a:gd name="connsiteX0" fmla="*/ 0 w 537328"/>
                                <a:gd name="connsiteY0" fmla="*/ 836552 h 836552"/>
                                <a:gd name="connsiteX1" fmla="*/ 537328 w 537328"/>
                                <a:gd name="connsiteY1" fmla="*/ 478333 h 836552"/>
                                <a:gd name="connsiteX2" fmla="*/ 9427 w 537328"/>
                                <a:gd name="connsiteY2" fmla="*/ 478333 h 836552"/>
                                <a:gd name="connsiteX0" fmla="*/ 0 w 537328"/>
                                <a:gd name="connsiteY0" fmla="*/ 737239 h 737239"/>
                                <a:gd name="connsiteX1" fmla="*/ 537328 w 537328"/>
                                <a:gd name="connsiteY1" fmla="*/ 379020 h 737239"/>
                                <a:gd name="connsiteX2" fmla="*/ 9427 w 537328"/>
                                <a:gd name="connsiteY2" fmla="*/ 379020 h 737239"/>
                                <a:gd name="connsiteX0" fmla="*/ 527957 w 527957"/>
                                <a:gd name="connsiteY0" fmla="*/ 379020 h 379020"/>
                                <a:gd name="connsiteX1" fmla="*/ 56 w 527957"/>
                                <a:gd name="connsiteY1" fmla="*/ 379020 h 379020"/>
                                <a:gd name="connsiteX0" fmla="*/ 527957 w 527957"/>
                                <a:gd name="connsiteY0" fmla="*/ 390136 h 390136"/>
                                <a:gd name="connsiteX1" fmla="*/ 56 w 527957"/>
                                <a:gd name="connsiteY1" fmla="*/ 390136 h 390136"/>
                                <a:gd name="connsiteX0" fmla="*/ 527901 w 527901"/>
                                <a:gd name="connsiteY0" fmla="*/ 438358 h 438358"/>
                                <a:gd name="connsiteX1" fmla="*/ 0 w 527901"/>
                                <a:gd name="connsiteY1" fmla="*/ 438358 h 438358"/>
                                <a:gd name="connsiteX0" fmla="*/ 527901 w 527901"/>
                                <a:gd name="connsiteY0" fmla="*/ 438358 h 438358"/>
                                <a:gd name="connsiteX1" fmla="*/ 0 w 527901"/>
                                <a:gd name="connsiteY1" fmla="*/ 438358 h 438358"/>
                                <a:gd name="connsiteX2" fmla="*/ 527901 w 527901"/>
                                <a:gd name="connsiteY2" fmla="*/ 438358 h 438358"/>
                              </a:gdLst>
                              <a:ahLst/>
                              <a:cxnLst>
                                <a:cxn ang="0">
                                  <a:pos x="connsiteX0" y="connsiteY0"/>
                                </a:cxn>
                                <a:cxn ang="0">
                                  <a:pos x="connsiteX1" y="connsiteY1"/>
                                </a:cxn>
                                <a:cxn ang="0">
                                  <a:pos x="connsiteX2" y="connsiteY2"/>
                                </a:cxn>
                              </a:cxnLst>
                              <a:rect l="l" t="t" r="r" b="b"/>
                              <a:pathLst>
                                <a:path w="527901" h="438358">
                                  <a:moveTo>
                                    <a:pt x="527901" y="438358"/>
                                  </a:moveTo>
                                  <a:cubicBezTo>
                                    <a:pt x="520044" y="-139818"/>
                                    <a:pt x="3142" y="-152389"/>
                                    <a:pt x="0" y="438358"/>
                                  </a:cubicBezTo>
                                  <a:lnTo>
                                    <a:pt x="527901" y="438358"/>
                                  </a:lnTo>
                                  <a:close/>
                                </a:path>
                              </a:pathLst>
                            </a:custGeom>
                            <a:solidFill>
                              <a:sysClr val="window" lastClr="FFFFFF">
                                <a:lumMod val="85000"/>
                              </a:sysClr>
                            </a:solidFill>
                            <a:ln w="12700" cap="flat" cmpd="sng" algn="ctr">
                              <a:noFill/>
                              <a:prstDash val="solid"/>
                              <a:miter lim="800000"/>
                            </a:ln>
                            <a:effectLst/>
                          </wps:spPr>
                          <wps:bodyPr rtlCol="0" anchor="ctr"/>
                        </wps:wsp>
                        <wps:wsp>
                          <wps:cNvPr id="54" name="Oval 54"/>
                          <wps:cNvSpPr/>
                          <wps:spPr>
                            <a:xfrm>
                              <a:off x="3123010" y="28575"/>
                              <a:ext cx="386499" cy="386499"/>
                            </a:xfrm>
                            <a:prstGeom prst="ellipse">
                              <a:avLst/>
                            </a:prstGeom>
                            <a:solidFill>
                              <a:sysClr val="window" lastClr="FFFFFF">
                                <a:lumMod val="85000"/>
                              </a:sysClr>
                            </a:solidFill>
                            <a:ln w="12700" cap="flat" cmpd="sng" algn="ctr">
                              <a:noFill/>
                              <a:prstDash val="solid"/>
                              <a:miter lim="800000"/>
                            </a:ln>
                            <a:effectLst/>
                          </wps:spPr>
                          <wps:bodyPr rtlCol="0" anchor="ctr"/>
                        </wps:wsp>
                      </wpg:grpSp>
                      <wpg:grpSp>
                        <wpg:cNvPr id="55" name="Group 55"/>
                        <wpg:cNvGrpSpPr>
                          <a:grpSpLocks noChangeAspect="1"/>
                        </wpg:cNvGrpSpPr>
                        <wpg:grpSpPr>
                          <a:xfrm>
                            <a:off x="3366634" y="361950"/>
                            <a:ext cx="475615" cy="611505"/>
                            <a:chOff x="3366634" y="361950"/>
                            <a:chExt cx="527901" cy="688156"/>
                          </a:xfrm>
                        </wpg:grpSpPr>
                        <wps:wsp>
                          <wps:cNvPr id="56" name="Freeform 56"/>
                          <wps:cNvSpPr/>
                          <wps:spPr>
                            <a:xfrm>
                              <a:off x="3366634" y="696588"/>
                              <a:ext cx="527901" cy="353518"/>
                            </a:xfrm>
                            <a:custGeom>
                              <a:avLst/>
                              <a:gdLst>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28"/>
                                <a:gd name="connsiteY0" fmla="*/ 710852 h 710852"/>
                                <a:gd name="connsiteX1" fmla="*/ 537328 w 537328"/>
                                <a:gd name="connsiteY1" fmla="*/ 352633 h 710852"/>
                                <a:gd name="connsiteX2" fmla="*/ 9427 w 537328"/>
                                <a:gd name="connsiteY2" fmla="*/ 352633 h 710852"/>
                                <a:gd name="connsiteX3" fmla="*/ 9427 w 537328"/>
                                <a:gd name="connsiteY3" fmla="*/ 333780 h 710852"/>
                                <a:gd name="connsiteX0" fmla="*/ 0 w 537328"/>
                                <a:gd name="connsiteY0" fmla="*/ 1461154 h 1461154"/>
                                <a:gd name="connsiteX1" fmla="*/ 537328 w 537328"/>
                                <a:gd name="connsiteY1" fmla="*/ 1102935 h 1461154"/>
                                <a:gd name="connsiteX2" fmla="*/ 9427 w 537328"/>
                                <a:gd name="connsiteY2" fmla="*/ 1102935 h 1461154"/>
                                <a:gd name="connsiteX3" fmla="*/ 160256 w 537328"/>
                                <a:gd name="connsiteY3" fmla="*/ 0 h 1461154"/>
                                <a:gd name="connsiteX0" fmla="*/ 0 w 537328"/>
                                <a:gd name="connsiteY0" fmla="*/ 710853 h 710853"/>
                                <a:gd name="connsiteX1" fmla="*/ 537328 w 537328"/>
                                <a:gd name="connsiteY1" fmla="*/ 352634 h 710853"/>
                                <a:gd name="connsiteX2" fmla="*/ 9427 w 537328"/>
                                <a:gd name="connsiteY2" fmla="*/ 352634 h 710853"/>
                                <a:gd name="connsiteX0" fmla="*/ 0 w 537328"/>
                                <a:gd name="connsiteY0" fmla="*/ 836552 h 836552"/>
                                <a:gd name="connsiteX1" fmla="*/ 537328 w 537328"/>
                                <a:gd name="connsiteY1" fmla="*/ 478333 h 836552"/>
                                <a:gd name="connsiteX2" fmla="*/ 9427 w 537328"/>
                                <a:gd name="connsiteY2" fmla="*/ 478333 h 836552"/>
                                <a:gd name="connsiteX0" fmla="*/ 0 w 537328"/>
                                <a:gd name="connsiteY0" fmla="*/ 737239 h 737239"/>
                                <a:gd name="connsiteX1" fmla="*/ 537328 w 537328"/>
                                <a:gd name="connsiteY1" fmla="*/ 379020 h 737239"/>
                                <a:gd name="connsiteX2" fmla="*/ 9427 w 537328"/>
                                <a:gd name="connsiteY2" fmla="*/ 379020 h 737239"/>
                                <a:gd name="connsiteX0" fmla="*/ 527957 w 527957"/>
                                <a:gd name="connsiteY0" fmla="*/ 379020 h 379020"/>
                                <a:gd name="connsiteX1" fmla="*/ 56 w 527957"/>
                                <a:gd name="connsiteY1" fmla="*/ 379020 h 379020"/>
                                <a:gd name="connsiteX0" fmla="*/ 527957 w 527957"/>
                                <a:gd name="connsiteY0" fmla="*/ 390136 h 390136"/>
                                <a:gd name="connsiteX1" fmla="*/ 56 w 527957"/>
                                <a:gd name="connsiteY1" fmla="*/ 390136 h 390136"/>
                                <a:gd name="connsiteX0" fmla="*/ 527901 w 527901"/>
                                <a:gd name="connsiteY0" fmla="*/ 438358 h 438358"/>
                                <a:gd name="connsiteX1" fmla="*/ 0 w 527901"/>
                                <a:gd name="connsiteY1" fmla="*/ 438358 h 438358"/>
                                <a:gd name="connsiteX0" fmla="*/ 527901 w 527901"/>
                                <a:gd name="connsiteY0" fmla="*/ 438358 h 438358"/>
                                <a:gd name="connsiteX1" fmla="*/ 0 w 527901"/>
                                <a:gd name="connsiteY1" fmla="*/ 438358 h 438358"/>
                                <a:gd name="connsiteX2" fmla="*/ 527901 w 527901"/>
                                <a:gd name="connsiteY2" fmla="*/ 438358 h 438358"/>
                              </a:gdLst>
                              <a:ahLst/>
                              <a:cxnLst>
                                <a:cxn ang="0">
                                  <a:pos x="connsiteX0" y="connsiteY0"/>
                                </a:cxn>
                                <a:cxn ang="0">
                                  <a:pos x="connsiteX1" y="connsiteY1"/>
                                </a:cxn>
                                <a:cxn ang="0">
                                  <a:pos x="connsiteX2" y="connsiteY2"/>
                                </a:cxn>
                              </a:cxnLst>
                              <a:rect l="l" t="t" r="r" b="b"/>
                              <a:pathLst>
                                <a:path w="527901" h="438358">
                                  <a:moveTo>
                                    <a:pt x="527901" y="438358"/>
                                  </a:moveTo>
                                  <a:cubicBezTo>
                                    <a:pt x="520044" y="-139818"/>
                                    <a:pt x="3142" y="-152389"/>
                                    <a:pt x="0" y="438358"/>
                                  </a:cubicBezTo>
                                  <a:lnTo>
                                    <a:pt x="527901" y="438358"/>
                                  </a:lnTo>
                                  <a:close/>
                                </a:path>
                              </a:pathLst>
                            </a:custGeom>
                            <a:solidFill>
                              <a:sysClr val="window" lastClr="FFFFFF">
                                <a:lumMod val="65000"/>
                              </a:sysClr>
                            </a:solidFill>
                            <a:ln w="12700" cap="flat" cmpd="sng" algn="ctr">
                              <a:noFill/>
                              <a:prstDash val="solid"/>
                              <a:miter lim="800000"/>
                            </a:ln>
                            <a:effectLst/>
                          </wps:spPr>
                          <wps:bodyPr rtlCol="0" anchor="ctr"/>
                        </wps:wsp>
                        <wps:wsp>
                          <wps:cNvPr id="57" name="Oval 57"/>
                          <wps:cNvSpPr/>
                          <wps:spPr>
                            <a:xfrm>
                              <a:off x="3437335" y="361950"/>
                              <a:ext cx="386499" cy="386499"/>
                            </a:xfrm>
                            <a:prstGeom prst="ellipse">
                              <a:avLst/>
                            </a:prstGeom>
                            <a:solidFill>
                              <a:sysClr val="window" lastClr="FFFFFF">
                                <a:lumMod val="65000"/>
                              </a:sysClr>
                            </a:solidFill>
                            <a:ln w="12700" cap="flat" cmpd="sng" algn="ctr">
                              <a:noFill/>
                              <a:prstDash val="solid"/>
                              <a:miter lim="800000"/>
                            </a:ln>
                            <a:effectLst/>
                          </wps:spPr>
                          <wps:bodyPr rtlCol="0" anchor="ctr"/>
                        </wps:wsp>
                      </wpg:grpSp>
                      <wpg:grpSp>
                        <wpg:cNvPr id="58" name="Group 58"/>
                        <wpg:cNvGrpSpPr>
                          <a:grpSpLocks noChangeAspect="1"/>
                        </wpg:cNvGrpSpPr>
                        <wpg:grpSpPr>
                          <a:xfrm>
                            <a:off x="2757034" y="342900"/>
                            <a:ext cx="475615" cy="611505"/>
                            <a:chOff x="2757034" y="342900"/>
                            <a:chExt cx="527901" cy="688156"/>
                          </a:xfrm>
                        </wpg:grpSpPr>
                        <wps:wsp>
                          <wps:cNvPr id="59" name="Freeform 59"/>
                          <wps:cNvSpPr/>
                          <wps:spPr>
                            <a:xfrm>
                              <a:off x="2757034" y="677538"/>
                              <a:ext cx="527901" cy="353518"/>
                            </a:xfrm>
                            <a:custGeom>
                              <a:avLst/>
                              <a:gdLst>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28"/>
                                <a:gd name="connsiteY0" fmla="*/ 377072 h 377072"/>
                                <a:gd name="connsiteX1" fmla="*/ 537328 w 537328"/>
                                <a:gd name="connsiteY1" fmla="*/ 18853 h 377072"/>
                                <a:gd name="connsiteX2" fmla="*/ 9427 w 537328"/>
                                <a:gd name="connsiteY2" fmla="*/ 18853 h 377072"/>
                                <a:gd name="connsiteX3" fmla="*/ 9427 w 537328"/>
                                <a:gd name="connsiteY3" fmla="*/ 0 h 377072"/>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32"/>
                                <a:gd name="connsiteY0" fmla="*/ 384069 h 384069"/>
                                <a:gd name="connsiteX1" fmla="*/ 537328 w 537332"/>
                                <a:gd name="connsiteY1" fmla="*/ 25850 h 384069"/>
                                <a:gd name="connsiteX2" fmla="*/ 9427 w 537332"/>
                                <a:gd name="connsiteY2" fmla="*/ 25850 h 384069"/>
                                <a:gd name="connsiteX3" fmla="*/ 9427 w 537332"/>
                                <a:gd name="connsiteY3" fmla="*/ 6997 h 384069"/>
                                <a:gd name="connsiteX0" fmla="*/ 0 w 537328"/>
                                <a:gd name="connsiteY0" fmla="*/ 710852 h 710852"/>
                                <a:gd name="connsiteX1" fmla="*/ 537328 w 537328"/>
                                <a:gd name="connsiteY1" fmla="*/ 352633 h 710852"/>
                                <a:gd name="connsiteX2" fmla="*/ 9427 w 537328"/>
                                <a:gd name="connsiteY2" fmla="*/ 352633 h 710852"/>
                                <a:gd name="connsiteX3" fmla="*/ 9427 w 537328"/>
                                <a:gd name="connsiteY3" fmla="*/ 333780 h 710852"/>
                                <a:gd name="connsiteX0" fmla="*/ 0 w 537328"/>
                                <a:gd name="connsiteY0" fmla="*/ 1461154 h 1461154"/>
                                <a:gd name="connsiteX1" fmla="*/ 537328 w 537328"/>
                                <a:gd name="connsiteY1" fmla="*/ 1102935 h 1461154"/>
                                <a:gd name="connsiteX2" fmla="*/ 9427 w 537328"/>
                                <a:gd name="connsiteY2" fmla="*/ 1102935 h 1461154"/>
                                <a:gd name="connsiteX3" fmla="*/ 160256 w 537328"/>
                                <a:gd name="connsiteY3" fmla="*/ 0 h 1461154"/>
                                <a:gd name="connsiteX0" fmla="*/ 0 w 537328"/>
                                <a:gd name="connsiteY0" fmla="*/ 710853 h 710853"/>
                                <a:gd name="connsiteX1" fmla="*/ 537328 w 537328"/>
                                <a:gd name="connsiteY1" fmla="*/ 352634 h 710853"/>
                                <a:gd name="connsiteX2" fmla="*/ 9427 w 537328"/>
                                <a:gd name="connsiteY2" fmla="*/ 352634 h 710853"/>
                                <a:gd name="connsiteX0" fmla="*/ 0 w 537328"/>
                                <a:gd name="connsiteY0" fmla="*/ 836552 h 836552"/>
                                <a:gd name="connsiteX1" fmla="*/ 537328 w 537328"/>
                                <a:gd name="connsiteY1" fmla="*/ 478333 h 836552"/>
                                <a:gd name="connsiteX2" fmla="*/ 9427 w 537328"/>
                                <a:gd name="connsiteY2" fmla="*/ 478333 h 836552"/>
                                <a:gd name="connsiteX0" fmla="*/ 0 w 537328"/>
                                <a:gd name="connsiteY0" fmla="*/ 737239 h 737239"/>
                                <a:gd name="connsiteX1" fmla="*/ 537328 w 537328"/>
                                <a:gd name="connsiteY1" fmla="*/ 379020 h 737239"/>
                                <a:gd name="connsiteX2" fmla="*/ 9427 w 537328"/>
                                <a:gd name="connsiteY2" fmla="*/ 379020 h 737239"/>
                                <a:gd name="connsiteX0" fmla="*/ 527957 w 527957"/>
                                <a:gd name="connsiteY0" fmla="*/ 379020 h 379020"/>
                                <a:gd name="connsiteX1" fmla="*/ 56 w 527957"/>
                                <a:gd name="connsiteY1" fmla="*/ 379020 h 379020"/>
                                <a:gd name="connsiteX0" fmla="*/ 527957 w 527957"/>
                                <a:gd name="connsiteY0" fmla="*/ 390136 h 390136"/>
                                <a:gd name="connsiteX1" fmla="*/ 56 w 527957"/>
                                <a:gd name="connsiteY1" fmla="*/ 390136 h 390136"/>
                                <a:gd name="connsiteX0" fmla="*/ 527901 w 527901"/>
                                <a:gd name="connsiteY0" fmla="*/ 438358 h 438358"/>
                                <a:gd name="connsiteX1" fmla="*/ 0 w 527901"/>
                                <a:gd name="connsiteY1" fmla="*/ 438358 h 438358"/>
                                <a:gd name="connsiteX0" fmla="*/ 527901 w 527901"/>
                                <a:gd name="connsiteY0" fmla="*/ 438358 h 438358"/>
                                <a:gd name="connsiteX1" fmla="*/ 0 w 527901"/>
                                <a:gd name="connsiteY1" fmla="*/ 438358 h 438358"/>
                                <a:gd name="connsiteX2" fmla="*/ 527901 w 527901"/>
                                <a:gd name="connsiteY2" fmla="*/ 438358 h 438358"/>
                              </a:gdLst>
                              <a:ahLst/>
                              <a:cxnLst>
                                <a:cxn ang="0">
                                  <a:pos x="connsiteX0" y="connsiteY0"/>
                                </a:cxn>
                                <a:cxn ang="0">
                                  <a:pos x="connsiteX1" y="connsiteY1"/>
                                </a:cxn>
                                <a:cxn ang="0">
                                  <a:pos x="connsiteX2" y="connsiteY2"/>
                                </a:cxn>
                              </a:cxnLst>
                              <a:rect l="l" t="t" r="r" b="b"/>
                              <a:pathLst>
                                <a:path w="527901" h="438358">
                                  <a:moveTo>
                                    <a:pt x="527901" y="438358"/>
                                  </a:moveTo>
                                  <a:cubicBezTo>
                                    <a:pt x="520044" y="-139818"/>
                                    <a:pt x="3142" y="-152389"/>
                                    <a:pt x="0" y="438358"/>
                                  </a:cubicBezTo>
                                  <a:lnTo>
                                    <a:pt x="527901" y="438358"/>
                                  </a:lnTo>
                                  <a:close/>
                                </a:path>
                              </a:pathLst>
                            </a:custGeom>
                            <a:solidFill>
                              <a:sysClr val="window" lastClr="FFFFFF">
                                <a:lumMod val="95000"/>
                              </a:sysClr>
                            </a:solidFill>
                            <a:ln w="12700" cap="flat" cmpd="sng" algn="ctr">
                              <a:noFill/>
                              <a:prstDash val="solid"/>
                              <a:miter lim="800000"/>
                            </a:ln>
                            <a:effectLst/>
                          </wps:spPr>
                          <wps:bodyPr rtlCol="0" anchor="ctr"/>
                        </wps:wsp>
                        <wps:wsp>
                          <wps:cNvPr id="60" name="Oval 60"/>
                          <wps:cNvSpPr/>
                          <wps:spPr>
                            <a:xfrm>
                              <a:off x="2827735" y="342900"/>
                              <a:ext cx="386499" cy="386499"/>
                            </a:xfrm>
                            <a:prstGeom prst="ellipse">
                              <a:avLst/>
                            </a:prstGeom>
                            <a:solidFill>
                              <a:sysClr val="window" lastClr="FFFFFF">
                                <a:lumMod val="95000"/>
                              </a:sysClr>
                            </a:solidFill>
                            <a:ln w="12700" cap="flat" cmpd="sng" algn="ctr">
                              <a:noFill/>
                              <a:prstDash val="solid"/>
                              <a:miter lim="800000"/>
                            </a:ln>
                            <a:effectLst/>
                          </wps:spPr>
                          <wps:bodyPr rtlCol="0" anchor="ctr"/>
                        </wps:wsp>
                      </wpg:grpSp>
                    </wpg:wgp>
                  </a:graphicData>
                </a:graphic>
              </wp:anchor>
            </w:drawing>
          </mc:Choice>
          <mc:Fallback>
            <w:pict>
              <v:group w14:anchorId="6EE2A67B" id="Group 7" o:spid="_x0000_s1026" style="position:absolute;margin-left:178.8pt;margin-top:6.45pt;width:111.95pt;height:78.75pt;z-index:251665408" coordorigin="24141" coordsize="14281,9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">
                <v:group id="Group 46" o:spid="_x0000_s1027" style="position:absolute;left:26141;width:4756;height:6115" coordorigin="26141" coordsize="5279,6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o:lock v:ext="edit" aspectratio="t"/>
                  <v:shape id="Freeform 47" o:spid="_x0000_s1028" style="position:absolute;left:26141;top:3346;width:5279;height:3535;visibility:visible;mso-wrap-style:square;v-text-anchor:middle" coordsize="527901,438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" path="m527901,438358c520044,-139818,3142,-152389,,438358r527901,xe" fillcolor="#a6a6a6" stroked="f" strokeweight="1pt">
                    <v:stroke joinstyle="miter"/>
                    <v:path arrowok="t" o:connecttype="custom" o:connectlocs="527901,353518;0,353518;527901,353518" o:connectangles="0,0,0"/>
                  </v:shape>
                  <v:oval id="Oval 48" o:spid="_x0000_s1029" style="position:absolute;left:26848;width:3865;height:3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" fillcolor="#a6a6a6" stroked="f" strokeweight="1pt">
                    <v:stroke joinstyle="miter"/>
                  </v:oval>
                </v:group>
                <v:group id="Group 49" o:spid="_x0000_s1030" style="position:absolute;left:24141;top:2762;width:4756;height:6115" coordorigin="24141,2762" coordsize="5279,6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o:lock v:ext="edit" aspectratio="t"/>
                  <v:shape id="Freeform 50" o:spid="_x0000_s1031" style="position:absolute;left:24141;top:6108;width:5279;height:3535;visibility:visible;mso-wrap-style:square;v-text-anchor:middle" coordsize="527901,438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" path="m527901,438358c520044,-139818,3142,-152389,,438358r527901,xe" fillcolor="#d9d9d9" stroked="f" strokeweight="1pt">
                    <v:stroke joinstyle="miter"/>
                    <v:path arrowok="t" o:connecttype="custom" o:connectlocs="527901,353518;0,353518;527901,353518" o:connectangles="0,0,0"/>
                  </v:shape>
                  <v:oval id="Oval 51" o:spid="_x0000_s1032" style="position:absolute;left:24848;top:2762;width:3865;height:3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" fillcolor="#d9d9d9" stroked="f" strokeweight="1pt">
                    <v:stroke joinstyle="miter"/>
                  </v:oval>
                </v:group>
                <v:group id="Group 52" o:spid="_x0000_s1033" style="position:absolute;left:30523;top:285;width:4756;height:6115" coordorigin="30523,285" coordsize="5279,6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o:lock v:ext="edit" aspectratio="t"/>
                  <v:shape id="Freeform 53" o:spid="_x0000_s1034" style="position:absolute;left:30523;top:3632;width:5279;height:3535;visibility:visible;mso-wrap-style:square;v-text-anchor:middle" coordsize="527901,438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" path="m527901,438358c520044,-139818,3142,-152389,,438358r527901,xe" fillcolor="#d9d9d9" stroked="f" strokeweight="1pt">
                    <v:stroke joinstyle="miter"/>
                    <v:path arrowok="t" o:connecttype="custom" o:connectlocs="527901,353518;0,353518;527901,353518" o:connectangles="0,0,0"/>
                  </v:shape>
                  <v:oval id="Oval 54" o:spid="_x0000_s1035" style="position:absolute;left:31230;top:285;width:3865;height:3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" fillcolor="#d9d9d9" stroked="f" strokeweight="1pt">
                    <v:stroke joinstyle="miter"/>
                  </v:oval>
                </v:group>
                <v:group id="Group 55" o:spid="_x0000_s1036" style="position:absolute;left:33666;top:3619;width:4756;height:6115" coordorigin="33666,3619" coordsize="5279,6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o:lock v:ext="edit" aspectratio="t"/>
                  <v:shape id="Freeform 56" o:spid="_x0000_s1037" style="position:absolute;left:33666;top:6965;width:5279;height:3536;visibility:visible;mso-wrap-style:square;v-text-anchor:middle" coordsize="527901,438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" path="m527901,438358c520044,-139818,3142,-152389,,438358r527901,xe" fillcolor="#a6a6a6" stroked="f" strokeweight="1pt">
                    <v:stroke joinstyle="miter"/>
                    <v:path arrowok="t" o:connecttype="custom" o:connectlocs="527901,353518;0,353518;527901,353518" o:connectangles="0,0,0"/>
                  </v:shape>
                  <v:oval id="Oval 57" o:spid="_x0000_s1038" style="position:absolute;left:34373;top:3619;width:3865;height:3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" fillcolor="#a6a6a6" stroked="f" strokeweight="1pt">
                    <v:stroke joinstyle="miter"/>
                  </v:oval>
                </v:group>
                <v:group id="Group 58" o:spid="_x0000_s1039" style="position:absolute;left:27570;top:3429;width:4756;height:6115" coordorigin="27570,3429" coordsize="5279,68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o:lock v:ext="edit" aspectratio="t"/>
                  <v:shape id="Freeform 59" o:spid="_x0000_s1040" style="position:absolute;left:27570;top:6775;width:5279;height:3535;visibility:visible;mso-wrap-style:square;v-text-anchor:middle" coordsize="527901,438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" path="m527901,438358c520044,-139818,3142,-152389,,438358r527901,xe" fillcolor="#f2f2f2" stroked="f" strokeweight="1pt">
                    <v:stroke joinstyle="miter"/>
                    <v:path arrowok="t" o:connecttype="custom" o:connectlocs="527901,353518;0,353518;527901,353518" o:connectangles="0,0,0"/>
                  </v:shape>
                  <v:oval id="Oval 60" o:spid="_x0000_s1041" style="position:absolute;left:28277;top:3429;width:3865;height:3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" fillcolor="#f2f2f2" stroked="f" strokeweight="1pt">
                    <v:stroke joinstyle="miter"/>
                  </v:oval>
                </v:group>
              </v:group>
            </w:pict>
          </mc:Fallback>
        </mc:AlternateContent>
      </w:r>
    </w:p>
    <w:p w:rsidR="00790ADA" w:rsidRDefault="00790ADA" w:rsidP="00201AC2">
      <w:pPr>
        <w:spacing w:after="180"/>
        <w:rPr>
          <w:b/>
        </w:rPr>
      </w:pPr>
      <w:r>
        <w:rPr>
          <w:noProof/>
          <w:lang w:eastAsia="en-GB"/>
        </w:rPr>
        <mc:AlternateContent>
          <mc:Choice Requires="wps">
            <w:drawing>
              <wp:anchor distT="0" distB="0" distL="114300" distR="114300" simplePos="0" relativeHeight="251666432" behindDoc="0" locked="0" layoutInCell="1" allowOverlap="1" wp14:anchorId="08B58C86" wp14:editId="4EDD3740">
                <wp:simplePos x="0" y="0"/>
                <wp:positionH relativeFrom="column">
                  <wp:posOffset>38100</wp:posOffset>
                </wp:positionH>
                <wp:positionV relativeFrom="paragraph">
                  <wp:posOffset>277495</wp:posOffset>
                </wp:positionV>
                <wp:extent cx="1666875" cy="1038225"/>
                <wp:effectExtent l="0" t="0" r="485775" b="28575"/>
                <wp:wrapNone/>
                <wp:docPr id="31" name="Rounded Rectangular Callout 30"/>
                <wp:cNvGraphicFramePr/>
                <a:graphic xmlns:a="http://schemas.openxmlformats.org/drawingml/2006/main">
                  <a:graphicData uri="http://schemas.microsoft.com/office/word/2010/wordprocessingShape">
                    <wps:wsp>
                      <wps:cNvSpPr/>
                      <wps:spPr>
                        <a:xfrm>
                          <a:off x="0" y="0"/>
                          <a:ext cx="1666875" cy="1038225"/>
                        </a:xfrm>
                        <a:prstGeom prst="wedgeRoundRectCallout">
                          <a:avLst>
                            <a:gd name="adj1" fmla="val 74752"/>
                            <a:gd name="adj2" fmla="val -42931"/>
                            <a:gd name="adj3" fmla="val 16667"/>
                          </a:avLst>
                        </a:prstGeom>
                        <a:solidFill>
                          <a:srgbClr val="FAFAEA"/>
                        </a:solidFill>
                        <a:ln w="12700" cap="flat" cmpd="sng" algn="ctr">
                          <a:solidFill>
                            <a:srgbClr val="44546A">
                              <a:lumMod val="50000"/>
                            </a:srgbClr>
                          </a:solidFill>
                          <a:prstDash val="solid"/>
                          <a:miter lim="800000"/>
                        </a:ln>
                        <a:effectLst/>
                      </wps:spPr>
                      <wps:txb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Zara:</w:t>
                            </w:r>
                            <w:r w:rsidRPr="00790ADA">
                              <w:rPr>
                                <w:rFonts w:asciiTheme="minorHAnsi" w:eastAsia="Verdana" w:hAnsiTheme="minorHAnsi" w:cstheme="minorHAnsi"/>
                                <w:color w:val="222A35"/>
                                <w:kern w:val="24"/>
                                <w:sz w:val="28"/>
                                <w:szCs w:val="28"/>
                              </w:rPr>
                              <w:t xml:space="preserve"> The scarf is naturally warm so it will keep its temperature.</w:t>
                            </w: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08B58C86" id="Rounded Rectangular Callout 30" o:spid="_x0000_s1029" type="#_x0000_t62" style="position:absolute;margin-left:3pt;margin-top:21.85pt;width:131.25pt;height:81.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" adj="26946,1527" fillcolor="#fafaea" strokecolor="#222a35" strokeweight="1pt">
                <v:textbo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Zara:</w:t>
                      </w:r>
                      <w:r w:rsidRPr="00790ADA">
                        <w:rPr>
                          <w:rFonts w:asciiTheme="minorHAnsi" w:eastAsia="Verdana" w:hAnsiTheme="minorHAnsi" w:cstheme="minorHAnsi"/>
                          <w:color w:val="222A35"/>
                          <w:kern w:val="24"/>
                          <w:sz w:val="28"/>
                          <w:szCs w:val="28"/>
                        </w:rPr>
                        <w:t xml:space="preserve"> The scarf is naturally warm so it will keep its temperature.</w:t>
                      </w:r>
                    </w:p>
                  </w:txbxContent>
                </v:textbox>
              </v:shape>
            </w:pict>
          </mc:Fallback>
        </mc:AlternateContent>
      </w:r>
    </w:p>
    <w:p w:rsidR="00790ADA" w:rsidRDefault="00790ADA" w:rsidP="00201AC2">
      <w:pPr>
        <w:spacing w:after="180"/>
        <w:rPr>
          <w:b/>
        </w:rPr>
      </w:pPr>
    </w:p>
    <w:p w:rsidR="00790ADA" w:rsidRDefault="00790ADA" w:rsidP="00201AC2">
      <w:pPr>
        <w:spacing w:after="180"/>
        <w:rPr>
          <w:b/>
        </w:rPr>
      </w:pPr>
    </w:p>
    <w:p w:rsidR="00790ADA" w:rsidRDefault="00790ADA" w:rsidP="00201AC2">
      <w:pPr>
        <w:spacing w:after="180"/>
        <w:rPr>
          <w:b/>
        </w:rPr>
      </w:pPr>
    </w:p>
    <w:p w:rsidR="00790ADA" w:rsidRDefault="00790ADA" w:rsidP="00201AC2">
      <w:pPr>
        <w:spacing w:after="180"/>
        <w:rPr>
          <w:b/>
        </w:rPr>
      </w:pPr>
      <w:r>
        <w:rPr>
          <w:noProof/>
          <w:lang w:eastAsia="en-GB"/>
        </w:rPr>
        <mc:AlternateContent>
          <mc:Choice Requires="wps">
            <w:drawing>
              <wp:anchor distT="0" distB="0" distL="114300" distR="114300" simplePos="0" relativeHeight="251662336" behindDoc="0" locked="0" layoutInCell="1" allowOverlap="1" wp14:anchorId="608F5B05" wp14:editId="7A23D8A9">
                <wp:simplePos x="0" y="0"/>
                <wp:positionH relativeFrom="column">
                  <wp:posOffset>2019300</wp:posOffset>
                </wp:positionH>
                <wp:positionV relativeFrom="paragraph">
                  <wp:posOffset>157480</wp:posOffset>
                </wp:positionV>
                <wp:extent cx="3600450" cy="657225"/>
                <wp:effectExtent l="0" t="361950" r="19050" b="28575"/>
                <wp:wrapNone/>
                <wp:docPr id="29" name="Rounded Rectangular Callout 28"/>
                <wp:cNvGraphicFramePr/>
                <a:graphic xmlns:a="http://schemas.openxmlformats.org/drawingml/2006/main">
                  <a:graphicData uri="http://schemas.microsoft.com/office/word/2010/wordprocessingShape">
                    <wps:wsp>
                      <wps:cNvSpPr/>
                      <wps:spPr>
                        <a:xfrm>
                          <a:off x="0" y="0"/>
                          <a:ext cx="3600450" cy="657225"/>
                        </a:xfrm>
                        <a:prstGeom prst="wedgeRoundRectCallout">
                          <a:avLst>
                            <a:gd name="adj1" fmla="val -22536"/>
                            <a:gd name="adj2" fmla="val -102601"/>
                            <a:gd name="adj3" fmla="val 16667"/>
                          </a:avLst>
                        </a:prstGeom>
                        <a:solidFill>
                          <a:srgbClr val="FAFAEA"/>
                        </a:solidFill>
                        <a:ln w="12700" cap="flat" cmpd="sng" algn="ctr">
                          <a:solidFill>
                            <a:srgbClr val="44546A">
                              <a:lumMod val="50000"/>
                            </a:srgbClr>
                          </a:solidFill>
                          <a:prstDash val="solid"/>
                          <a:miter lim="800000"/>
                        </a:ln>
                        <a:effectLst/>
                      </wps:spPr>
                      <wps:txb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Yusuf:</w:t>
                            </w:r>
                            <w:r w:rsidRPr="00790ADA">
                              <w:rPr>
                                <w:rFonts w:asciiTheme="minorHAnsi" w:eastAsia="Verdana" w:hAnsiTheme="minorHAnsi" w:cstheme="minorHAnsi"/>
                                <w:color w:val="222A35"/>
                                <w:kern w:val="24"/>
                                <w:sz w:val="28"/>
                                <w:szCs w:val="28"/>
                              </w:rPr>
                              <w:t xml:space="preserve"> The scarf will warm the table because it is a higher temperature than the table.</w:t>
                            </w:r>
                          </w:p>
                        </w:txbxContent>
                      </wps:txbx>
                      <wps:bodyPr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608F5B05" id="Rounded Rectangular Callout 28" o:spid="_x0000_s1030" type="#_x0000_t62" style="position:absolute;margin-left:159pt;margin-top:12.4pt;width:283.5pt;height:5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" adj="5932,-11362" fillcolor="#fafaea" strokecolor="#222a35" strokeweight="1pt">
                <v:textbox>
                  <w:txbxContent>
                    <w:p w:rsidR="00790ADA" w:rsidRPr="00790ADA" w:rsidRDefault="00790ADA" w:rsidP="00790ADA">
                      <w:pPr>
                        <w:pStyle w:val="NormalWeb"/>
                        <w:spacing w:before="0" w:beforeAutospacing="0" w:after="0" w:afterAutospacing="0"/>
                        <w:jc w:val="center"/>
                        <w:rPr>
                          <w:rFonts w:asciiTheme="minorHAnsi" w:hAnsiTheme="minorHAnsi" w:cstheme="minorHAnsi"/>
                        </w:rPr>
                      </w:pPr>
                      <w:r w:rsidRPr="00790ADA">
                        <w:rPr>
                          <w:rFonts w:asciiTheme="minorHAnsi" w:eastAsia="Verdana" w:hAnsiTheme="minorHAnsi" w:cstheme="minorHAnsi"/>
                          <w:b/>
                          <w:bCs/>
                          <w:color w:val="222A35"/>
                          <w:kern w:val="24"/>
                          <w:sz w:val="28"/>
                          <w:szCs w:val="28"/>
                        </w:rPr>
                        <w:t>Yusuf:</w:t>
                      </w:r>
                      <w:r w:rsidRPr="00790ADA">
                        <w:rPr>
                          <w:rFonts w:asciiTheme="minorHAnsi" w:eastAsia="Verdana" w:hAnsiTheme="minorHAnsi" w:cstheme="minorHAnsi"/>
                          <w:color w:val="222A35"/>
                          <w:kern w:val="24"/>
                          <w:sz w:val="28"/>
                          <w:szCs w:val="28"/>
                        </w:rPr>
                        <w:t xml:space="preserve"> The scarf will warm the table because it is a higher temperature than the table.</w:t>
                      </w:r>
                    </w:p>
                  </w:txbxContent>
                </v:textbox>
              </v:shape>
            </w:pict>
          </mc:Fallback>
        </mc:AlternateContent>
      </w:r>
    </w:p>
    <w:p w:rsidR="00790ADA" w:rsidRDefault="00790ADA" w:rsidP="00201AC2">
      <w:pPr>
        <w:spacing w:after="180"/>
        <w:rPr>
          <w:b/>
        </w:rPr>
      </w:pPr>
    </w:p>
    <w:p w:rsidR="00790ADA" w:rsidRDefault="00790ADA" w:rsidP="00201AC2">
      <w:pPr>
        <w:spacing w:after="180"/>
        <w:rPr>
          <w:b/>
        </w:rPr>
      </w:pPr>
    </w:p>
    <w:p w:rsidR="00790ADA" w:rsidRDefault="00790ADA" w:rsidP="00201AC2">
      <w:pPr>
        <w:spacing w:after="180"/>
        <w:rPr>
          <w:b/>
        </w:rPr>
      </w:pPr>
    </w:p>
    <w:p w:rsidR="00201AC2" w:rsidRPr="003117F6" w:rsidRDefault="00201AC2" w:rsidP="00201AC2">
      <w:pPr>
        <w:spacing w:after="180"/>
        <w:rPr>
          <w:b/>
        </w:rPr>
      </w:pPr>
      <w:r>
        <w:rPr>
          <w:b/>
        </w:rPr>
        <w:t>To answer</w:t>
      </w:r>
    </w:p>
    <w:p w:rsidR="002F3906" w:rsidRPr="00790ADA" w:rsidRDefault="000C7D3D" w:rsidP="00790ADA">
      <w:pPr>
        <w:numPr>
          <w:ilvl w:val="0"/>
          <w:numId w:val="4"/>
        </w:numPr>
        <w:spacing w:line="278" w:lineRule="auto"/>
        <w:ind w:left="714" w:hanging="357"/>
        <w:rPr>
          <w:szCs w:val="18"/>
        </w:rPr>
      </w:pPr>
      <w:r w:rsidRPr="00790ADA">
        <w:rPr>
          <w:szCs w:val="18"/>
        </w:rPr>
        <w:t>Who do you think is right about the scarf?</w:t>
      </w:r>
    </w:p>
    <w:p w:rsidR="00790ADA" w:rsidRPr="00790ADA" w:rsidRDefault="00790ADA" w:rsidP="00790ADA">
      <w:pPr>
        <w:spacing w:after="180"/>
        <w:ind w:left="720" w:firstLine="720"/>
        <w:rPr>
          <w:szCs w:val="18"/>
        </w:rPr>
      </w:pPr>
      <w:r w:rsidRPr="00790ADA">
        <w:rPr>
          <w:i/>
          <w:iCs/>
          <w:szCs w:val="18"/>
        </w:rPr>
        <w:t>Explain your answer</w:t>
      </w:r>
    </w:p>
    <w:p w:rsidR="002F3906" w:rsidRPr="00790ADA" w:rsidRDefault="000C7D3D" w:rsidP="00790ADA">
      <w:pPr>
        <w:numPr>
          <w:ilvl w:val="0"/>
          <w:numId w:val="4"/>
        </w:numPr>
        <w:spacing w:line="278" w:lineRule="auto"/>
        <w:ind w:left="714" w:hanging="357"/>
        <w:rPr>
          <w:szCs w:val="18"/>
        </w:rPr>
      </w:pPr>
      <w:r w:rsidRPr="00790ADA">
        <w:rPr>
          <w:szCs w:val="18"/>
        </w:rPr>
        <w:t>What mistakes do you think Yasmin’s other friends made?</w:t>
      </w:r>
    </w:p>
    <w:p w:rsidR="00790ADA" w:rsidRPr="00790ADA" w:rsidRDefault="00790ADA" w:rsidP="00790ADA">
      <w:pPr>
        <w:spacing w:after="240"/>
        <w:ind w:left="720" w:firstLine="720"/>
        <w:rPr>
          <w:szCs w:val="18"/>
        </w:rPr>
      </w:pPr>
      <w:r w:rsidRPr="00790ADA">
        <w:rPr>
          <w:i/>
          <w:iCs/>
          <w:szCs w:val="18"/>
        </w:rPr>
        <w:t>What would you say to them to help them to understand?</w:t>
      </w:r>
    </w:p>
    <w:p w:rsidR="00201AC2" w:rsidRPr="00201AC2" w:rsidRDefault="00201AC2" w:rsidP="006F3279">
      <w:pPr>
        <w:spacing w:after="240"/>
        <w:rPr>
          <w:szCs w:val="18"/>
        </w:rPr>
      </w:pPr>
    </w:p>
    <w:tbl>
      <w:tblPr>
        <w:tblStyle w:val="TableGrid"/>
        <w:tblW w:w="0" w:type="auto"/>
        <w:tblLook w:val="04A0" w:firstRow="1" w:lastRow="0" w:firstColumn="1" w:lastColumn="0" w:noHBand="0" w:noVBand="1"/>
      </w:tblPr>
      <w:tblGrid>
        <w:gridCol w:w="4508"/>
        <w:gridCol w:w="4508"/>
      </w:tblGrid>
      <w:tr w:rsidR="008D4C41" w:rsidTr="008D4C41">
        <w:trPr>
          <w:trHeight w:val="1883"/>
        </w:trPr>
        <w:tc>
          <w:tcPr>
            <w:tcW w:w="4508" w:type="dxa"/>
            <w:vAlign w:val="center"/>
          </w:tcPr>
          <w:p w:rsidR="008D4C41" w:rsidRPr="008D4C41" w:rsidRDefault="008D4C41" w:rsidP="008D4C41">
            <w:pPr>
              <w:spacing w:line="278" w:lineRule="auto"/>
              <w:jc w:val="center"/>
              <w:rPr>
                <w:b/>
                <w:i/>
                <w:sz w:val="28"/>
                <w:szCs w:val="28"/>
              </w:rPr>
            </w:pPr>
            <w:r w:rsidRPr="008D4C41">
              <w:rPr>
                <w:b/>
                <w:i/>
                <w:sz w:val="28"/>
                <w:szCs w:val="28"/>
              </w:rPr>
              <w:lastRenderedPageBreak/>
              <w:t>Sort cards for</w:t>
            </w:r>
          </w:p>
          <w:p w:rsidR="008D4C41" w:rsidRPr="008D4C41" w:rsidRDefault="008D4C41" w:rsidP="008D4C41">
            <w:pPr>
              <w:spacing w:line="278" w:lineRule="auto"/>
              <w:jc w:val="center"/>
              <w:rPr>
                <w:sz w:val="32"/>
                <w:szCs w:val="32"/>
              </w:rPr>
            </w:pPr>
            <w:r w:rsidRPr="008D4C41">
              <w:rPr>
                <w:b/>
                <w:i/>
                <w:sz w:val="28"/>
                <w:szCs w:val="28"/>
              </w:rPr>
              <w:t>PMA1.2: Warm Scarf</w:t>
            </w:r>
          </w:p>
        </w:tc>
        <w:tc>
          <w:tcPr>
            <w:tcW w:w="4508" w:type="dxa"/>
            <w:vAlign w:val="center"/>
          </w:tcPr>
          <w:p w:rsidR="008D4C41" w:rsidRPr="008D4C41" w:rsidRDefault="008D4C41" w:rsidP="008D4C4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Victoria:</w:t>
            </w:r>
            <w:r w:rsidRPr="008D4C41">
              <w:rPr>
                <w:rFonts w:asciiTheme="minorHAnsi" w:eastAsia="Verdana" w:hAnsiTheme="minorHAnsi" w:cstheme="minorHAnsi"/>
                <w:color w:val="222A35"/>
                <w:kern w:val="24"/>
                <w:sz w:val="32"/>
                <w:szCs w:val="32"/>
              </w:rPr>
              <w:t xml:space="preserve"> The energy in the scarf’s thermal store will fade away.</w:t>
            </w:r>
          </w:p>
        </w:tc>
      </w:tr>
      <w:tr w:rsidR="008D4C41" w:rsidTr="008D4C41">
        <w:trPr>
          <w:trHeight w:val="1883"/>
        </w:trPr>
        <w:tc>
          <w:tcPr>
            <w:tcW w:w="4508" w:type="dxa"/>
            <w:vAlign w:val="center"/>
          </w:tcPr>
          <w:p w:rsidR="008D4C41" w:rsidRPr="008D4C41" w:rsidRDefault="008D4C41" w:rsidP="008D4C4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Will:</w:t>
            </w:r>
            <w:r w:rsidRPr="008D4C41">
              <w:rPr>
                <w:rFonts w:asciiTheme="minorHAnsi" w:eastAsia="Verdana" w:hAnsiTheme="minorHAnsi" w:cstheme="minorHAnsi"/>
                <w:color w:val="222A35"/>
                <w:kern w:val="24"/>
                <w:sz w:val="32"/>
                <w:szCs w:val="32"/>
              </w:rPr>
              <w:t xml:space="preserve"> Energy from the scarf will be transferred to the air.</w:t>
            </w:r>
          </w:p>
        </w:tc>
        <w:tc>
          <w:tcPr>
            <w:tcW w:w="4508" w:type="dxa"/>
            <w:vAlign w:val="center"/>
          </w:tcPr>
          <w:p w:rsidR="008D4C41" w:rsidRPr="008D4C41" w:rsidRDefault="008D4C41" w:rsidP="008D4C4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Xavier:</w:t>
            </w:r>
            <w:r w:rsidRPr="008D4C41">
              <w:rPr>
                <w:rFonts w:asciiTheme="minorHAnsi" w:eastAsia="Verdana" w:hAnsiTheme="minorHAnsi" w:cstheme="minorHAnsi"/>
                <w:color w:val="222A35"/>
                <w:kern w:val="24"/>
                <w:sz w:val="32"/>
                <w:szCs w:val="32"/>
              </w:rPr>
              <w:t xml:space="preserve"> The scarf will warm the table because it’s made out of wool.</w:t>
            </w:r>
          </w:p>
        </w:tc>
      </w:tr>
      <w:tr w:rsidR="008D4C41" w:rsidTr="008D4C41">
        <w:trPr>
          <w:trHeight w:val="1883"/>
        </w:trPr>
        <w:tc>
          <w:tcPr>
            <w:tcW w:w="4508" w:type="dxa"/>
            <w:vAlign w:val="center"/>
          </w:tcPr>
          <w:p w:rsidR="008D4C41" w:rsidRPr="008D4C41" w:rsidRDefault="008D4C41" w:rsidP="008D4C4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Yusuf:</w:t>
            </w:r>
            <w:r w:rsidRPr="008D4C41">
              <w:rPr>
                <w:rFonts w:asciiTheme="minorHAnsi" w:eastAsia="Verdana" w:hAnsiTheme="minorHAnsi" w:cstheme="minorHAnsi"/>
                <w:color w:val="222A35"/>
                <w:kern w:val="24"/>
                <w:sz w:val="32"/>
                <w:szCs w:val="32"/>
              </w:rPr>
              <w:t xml:space="preserve"> The scarf will warm the table because it is a higher temperature than the table.</w:t>
            </w:r>
          </w:p>
        </w:tc>
        <w:tc>
          <w:tcPr>
            <w:tcW w:w="4508" w:type="dxa"/>
            <w:vAlign w:val="center"/>
          </w:tcPr>
          <w:p w:rsidR="008D4C41" w:rsidRPr="008D4C41" w:rsidRDefault="008D4C41" w:rsidP="008D4C4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Zara:</w:t>
            </w:r>
            <w:r w:rsidRPr="008D4C41">
              <w:rPr>
                <w:rFonts w:asciiTheme="minorHAnsi" w:eastAsia="Verdana" w:hAnsiTheme="minorHAnsi" w:cstheme="minorHAnsi"/>
                <w:color w:val="222A35"/>
                <w:kern w:val="24"/>
                <w:sz w:val="32"/>
                <w:szCs w:val="32"/>
              </w:rPr>
              <w:t xml:space="preserve"> The scarf is naturally warm so it will keep its temperature.</w:t>
            </w:r>
          </w:p>
        </w:tc>
      </w:tr>
    </w:tbl>
    <w:p w:rsidR="008D4C41" w:rsidRDefault="008D4C41">
      <w:pPr>
        <w:spacing w:after="200" w:line="276" w:lineRule="auto"/>
        <w:rPr>
          <w:szCs w:val="18"/>
        </w:rPr>
      </w:pPr>
    </w:p>
    <w:p w:rsidR="008D4C41" w:rsidRDefault="008D4C41">
      <w:pPr>
        <w:spacing w:after="200" w:line="276" w:lineRule="auto"/>
        <w:rPr>
          <w:szCs w:val="18"/>
        </w:rPr>
      </w:pPr>
    </w:p>
    <w:p w:rsidR="008D4C41" w:rsidRDefault="008D4C41">
      <w:pPr>
        <w:spacing w:after="200" w:line="276" w:lineRule="auto"/>
        <w:rPr>
          <w:szCs w:val="18"/>
        </w:rPr>
      </w:pPr>
    </w:p>
    <w:p w:rsidR="008D4C41" w:rsidRDefault="008D4C41">
      <w:pPr>
        <w:spacing w:after="200" w:line="276" w:lineRule="auto"/>
        <w:rPr>
          <w:szCs w:val="18"/>
        </w:rPr>
      </w:pPr>
    </w:p>
    <w:tbl>
      <w:tblPr>
        <w:tblStyle w:val="TableGrid"/>
        <w:tblW w:w="0" w:type="auto"/>
        <w:tblLook w:val="04A0" w:firstRow="1" w:lastRow="0" w:firstColumn="1" w:lastColumn="0" w:noHBand="0" w:noVBand="1"/>
      </w:tblPr>
      <w:tblGrid>
        <w:gridCol w:w="4508"/>
        <w:gridCol w:w="4508"/>
      </w:tblGrid>
      <w:tr w:rsidR="008D4C41" w:rsidTr="00236D81">
        <w:trPr>
          <w:trHeight w:val="1883"/>
        </w:trPr>
        <w:tc>
          <w:tcPr>
            <w:tcW w:w="4508" w:type="dxa"/>
            <w:vAlign w:val="center"/>
          </w:tcPr>
          <w:p w:rsidR="008D4C41" w:rsidRPr="008D4C41" w:rsidRDefault="008D4C41" w:rsidP="00236D81">
            <w:pPr>
              <w:spacing w:line="278" w:lineRule="auto"/>
              <w:jc w:val="center"/>
              <w:rPr>
                <w:b/>
                <w:i/>
                <w:sz w:val="28"/>
                <w:szCs w:val="28"/>
              </w:rPr>
            </w:pPr>
            <w:r w:rsidRPr="008D4C41">
              <w:rPr>
                <w:b/>
                <w:i/>
                <w:sz w:val="28"/>
                <w:szCs w:val="28"/>
              </w:rPr>
              <w:t>Sort cards for</w:t>
            </w:r>
          </w:p>
          <w:p w:rsidR="008D4C41" w:rsidRPr="008D4C41" w:rsidRDefault="008D4C41" w:rsidP="00236D81">
            <w:pPr>
              <w:spacing w:line="278" w:lineRule="auto"/>
              <w:jc w:val="center"/>
              <w:rPr>
                <w:sz w:val="32"/>
                <w:szCs w:val="32"/>
              </w:rPr>
            </w:pPr>
            <w:r w:rsidRPr="008D4C41">
              <w:rPr>
                <w:b/>
                <w:i/>
                <w:sz w:val="28"/>
                <w:szCs w:val="28"/>
              </w:rPr>
              <w:t>PMA1.2: Warm Scarf</w:t>
            </w:r>
          </w:p>
        </w:tc>
        <w:tc>
          <w:tcPr>
            <w:tcW w:w="4508" w:type="dxa"/>
            <w:vAlign w:val="center"/>
          </w:tcPr>
          <w:p w:rsidR="008D4C41" w:rsidRPr="008D4C41" w:rsidRDefault="008D4C41" w:rsidP="00236D8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Victoria:</w:t>
            </w:r>
            <w:r w:rsidRPr="008D4C41">
              <w:rPr>
                <w:rFonts w:asciiTheme="minorHAnsi" w:eastAsia="Verdana" w:hAnsiTheme="minorHAnsi" w:cstheme="minorHAnsi"/>
                <w:color w:val="222A35"/>
                <w:kern w:val="24"/>
                <w:sz w:val="32"/>
                <w:szCs w:val="32"/>
              </w:rPr>
              <w:t xml:space="preserve"> The energy in the scarf’s thermal store will fade away.</w:t>
            </w:r>
          </w:p>
        </w:tc>
      </w:tr>
      <w:tr w:rsidR="008D4C41" w:rsidTr="00236D81">
        <w:trPr>
          <w:trHeight w:val="1883"/>
        </w:trPr>
        <w:tc>
          <w:tcPr>
            <w:tcW w:w="4508" w:type="dxa"/>
            <w:vAlign w:val="center"/>
          </w:tcPr>
          <w:p w:rsidR="008D4C41" w:rsidRPr="008D4C41" w:rsidRDefault="008D4C41" w:rsidP="00236D8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Will:</w:t>
            </w:r>
            <w:r w:rsidRPr="008D4C41">
              <w:rPr>
                <w:rFonts w:asciiTheme="minorHAnsi" w:eastAsia="Verdana" w:hAnsiTheme="minorHAnsi" w:cstheme="minorHAnsi"/>
                <w:color w:val="222A35"/>
                <w:kern w:val="24"/>
                <w:sz w:val="32"/>
                <w:szCs w:val="32"/>
              </w:rPr>
              <w:t xml:space="preserve"> Energy from the scarf will be transferred to the air.</w:t>
            </w:r>
          </w:p>
        </w:tc>
        <w:tc>
          <w:tcPr>
            <w:tcW w:w="4508" w:type="dxa"/>
            <w:vAlign w:val="center"/>
          </w:tcPr>
          <w:p w:rsidR="008D4C41" w:rsidRPr="008D4C41" w:rsidRDefault="008D4C41" w:rsidP="00236D8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Xavier:</w:t>
            </w:r>
            <w:r w:rsidRPr="008D4C41">
              <w:rPr>
                <w:rFonts w:asciiTheme="minorHAnsi" w:eastAsia="Verdana" w:hAnsiTheme="minorHAnsi" w:cstheme="minorHAnsi"/>
                <w:color w:val="222A35"/>
                <w:kern w:val="24"/>
                <w:sz w:val="32"/>
                <w:szCs w:val="32"/>
              </w:rPr>
              <w:t xml:space="preserve"> The scarf will warm the table because it’s made out of wool.</w:t>
            </w:r>
          </w:p>
        </w:tc>
      </w:tr>
      <w:tr w:rsidR="008D4C41" w:rsidTr="00236D81">
        <w:trPr>
          <w:trHeight w:val="1883"/>
        </w:trPr>
        <w:tc>
          <w:tcPr>
            <w:tcW w:w="4508" w:type="dxa"/>
            <w:vAlign w:val="center"/>
          </w:tcPr>
          <w:p w:rsidR="008D4C41" w:rsidRPr="008D4C41" w:rsidRDefault="008D4C41" w:rsidP="00236D8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Yusuf:</w:t>
            </w:r>
            <w:r w:rsidRPr="008D4C41">
              <w:rPr>
                <w:rFonts w:asciiTheme="minorHAnsi" w:eastAsia="Verdana" w:hAnsiTheme="minorHAnsi" w:cstheme="minorHAnsi"/>
                <w:color w:val="222A35"/>
                <w:kern w:val="24"/>
                <w:sz w:val="32"/>
                <w:szCs w:val="32"/>
              </w:rPr>
              <w:t xml:space="preserve"> The scarf will warm the table because it is a higher temperature than the table.</w:t>
            </w:r>
          </w:p>
        </w:tc>
        <w:tc>
          <w:tcPr>
            <w:tcW w:w="4508" w:type="dxa"/>
            <w:vAlign w:val="center"/>
          </w:tcPr>
          <w:p w:rsidR="008D4C41" w:rsidRPr="008D4C41" w:rsidRDefault="008D4C41" w:rsidP="00236D81">
            <w:pPr>
              <w:pStyle w:val="NormalWeb"/>
              <w:spacing w:before="0" w:beforeAutospacing="0" w:after="0" w:afterAutospacing="0" w:line="278" w:lineRule="auto"/>
              <w:jc w:val="center"/>
              <w:rPr>
                <w:rFonts w:asciiTheme="minorHAnsi" w:hAnsiTheme="minorHAnsi" w:cstheme="minorHAnsi"/>
                <w:sz w:val="32"/>
                <w:szCs w:val="32"/>
              </w:rPr>
            </w:pPr>
            <w:r w:rsidRPr="008D4C41">
              <w:rPr>
                <w:rFonts w:asciiTheme="minorHAnsi" w:eastAsia="Verdana" w:hAnsiTheme="minorHAnsi" w:cstheme="minorHAnsi"/>
                <w:b/>
                <w:bCs/>
                <w:color w:val="222A35"/>
                <w:kern w:val="24"/>
                <w:sz w:val="32"/>
                <w:szCs w:val="32"/>
              </w:rPr>
              <w:t>Zara:</w:t>
            </w:r>
            <w:r w:rsidRPr="008D4C41">
              <w:rPr>
                <w:rFonts w:asciiTheme="minorHAnsi" w:eastAsia="Verdana" w:hAnsiTheme="minorHAnsi" w:cstheme="minorHAnsi"/>
                <w:color w:val="222A35"/>
                <w:kern w:val="24"/>
                <w:sz w:val="32"/>
                <w:szCs w:val="32"/>
              </w:rPr>
              <w:t xml:space="preserve"> The scarf is naturally warm so it will keep its temperature.</w:t>
            </w:r>
          </w:p>
        </w:tc>
      </w:tr>
    </w:tbl>
    <w:p w:rsidR="008D4C41" w:rsidRPr="00201AC2" w:rsidRDefault="008D4C41" w:rsidP="008D4C41">
      <w:pPr>
        <w:spacing w:after="200" w:line="276" w:lineRule="auto"/>
        <w:rPr>
          <w:szCs w:val="18"/>
        </w:rPr>
        <w:sectPr w:rsidR="008D4C41" w:rsidRPr="00201AC2" w:rsidSect="00642ECD">
          <w:headerReference w:type="default" r:id="rId8"/>
          <w:footerReference w:type="default" r:id="rId9"/>
          <w:pgSz w:w="11906" w:h="16838" w:code="9"/>
          <w:pgMar w:top="1440" w:right="1440" w:bottom="1440" w:left="1440" w:header="709" w:footer="567" w:gutter="0"/>
          <w:cols w:space="708"/>
          <w:docGrid w:linePitch="360"/>
        </w:sectPr>
      </w:pPr>
    </w:p>
    <w:p w:rsidR="00C96AD1" w:rsidRPr="006F3279" w:rsidRDefault="00C96AD1" w:rsidP="00C96AD1">
      <w:pPr>
        <w:spacing w:after="240"/>
        <w:rPr>
          <w:i/>
          <w:sz w:val="18"/>
          <w:szCs w:val="18"/>
        </w:rPr>
      </w:pPr>
      <w:r>
        <w:rPr>
          <w:i/>
          <w:sz w:val="18"/>
          <w:szCs w:val="18"/>
        </w:rPr>
        <w:lastRenderedPageBreak/>
        <w:t>Physics</w:t>
      </w:r>
      <w:r w:rsidRPr="00CA4B46">
        <w:rPr>
          <w:i/>
          <w:sz w:val="18"/>
          <w:szCs w:val="18"/>
        </w:rPr>
        <w:t xml:space="preserve"> &gt; </w:t>
      </w:r>
      <w:r>
        <w:rPr>
          <w:i/>
          <w:sz w:val="18"/>
          <w:szCs w:val="18"/>
        </w:rPr>
        <w:t>Big idea P</w:t>
      </w:r>
      <w:r w:rsidRPr="00CC7DE6">
        <w:rPr>
          <w:i/>
          <w:sz w:val="18"/>
          <w:szCs w:val="18"/>
        </w:rPr>
        <w:t>MA:</w:t>
      </w:r>
      <w:r>
        <w:rPr>
          <w:i/>
          <w:sz w:val="18"/>
          <w:szCs w:val="18"/>
        </w:rPr>
        <w:t xml:space="preserve"> Matter &gt; Topic PMA1: Heating and cooling</w:t>
      </w:r>
      <w:r w:rsidRPr="00CA4B46">
        <w:rPr>
          <w:i/>
          <w:sz w:val="18"/>
          <w:szCs w:val="18"/>
        </w:rPr>
        <w:t xml:space="preserve"> &gt; </w:t>
      </w:r>
      <w:r>
        <w:rPr>
          <w:i/>
          <w:sz w:val="18"/>
          <w:szCs w:val="18"/>
        </w:rPr>
        <w:t>Key concept</w:t>
      </w:r>
      <w:r w:rsidRPr="00CA4B46">
        <w:rPr>
          <w:i/>
          <w:sz w:val="18"/>
          <w:szCs w:val="18"/>
        </w:rPr>
        <w:t xml:space="preserve"> </w:t>
      </w:r>
      <w:r>
        <w:rPr>
          <w:i/>
          <w:sz w:val="18"/>
          <w:szCs w:val="18"/>
        </w:rPr>
        <w:t>PMA1.2: Heating and cooling</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454AC">
        <w:tc>
          <w:tcPr>
            <w:tcW w:w="12021" w:type="dxa"/>
            <w:shd w:val="clear" w:color="auto" w:fill="B2A1C7" w:themeFill="accent4" w:themeFillTint="99"/>
          </w:tcPr>
          <w:p w:rsidR="006F3279" w:rsidRPr="00CA4B46" w:rsidRDefault="00B00348" w:rsidP="00B00348">
            <w:pPr>
              <w:ind w:left="1304"/>
              <w:rPr>
                <w:b/>
                <w:sz w:val="40"/>
                <w:szCs w:val="40"/>
              </w:rPr>
            </w:pPr>
            <w:r>
              <w:rPr>
                <w:b/>
                <w:sz w:val="40"/>
                <w:szCs w:val="40"/>
              </w:rPr>
              <w:t xml:space="preserve">Response </w:t>
            </w:r>
            <w:r w:rsidR="00755E81">
              <w:rPr>
                <w:b/>
                <w:sz w:val="40"/>
                <w:szCs w:val="40"/>
              </w:rPr>
              <w:t>activity</w:t>
            </w:r>
          </w:p>
        </w:tc>
      </w:tr>
      <w:tr w:rsidR="006F3279" w:rsidTr="002454AC">
        <w:tc>
          <w:tcPr>
            <w:tcW w:w="12021" w:type="dxa"/>
            <w:shd w:val="clear" w:color="auto" w:fill="CCC0D9" w:themeFill="accent4" w:themeFillTint="66"/>
          </w:tcPr>
          <w:p w:rsidR="006F3279" w:rsidRPr="00CA4B46" w:rsidRDefault="00C96AD1" w:rsidP="006F3279">
            <w:pPr>
              <w:spacing w:after="60"/>
              <w:ind w:left="1304"/>
              <w:rPr>
                <w:b/>
                <w:sz w:val="40"/>
                <w:szCs w:val="40"/>
              </w:rPr>
            </w:pPr>
            <w:r>
              <w:rPr>
                <w:b/>
                <w:sz w:val="40"/>
                <w:szCs w:val="40"/>
              </w:rPr>
              <w:t>Warm scarf</w:t>
            </w:r>
          </w:p>
        </w:tc>
      </w:tr>
    </w:tbl>
    <w:p w:rsidR="006F3279" w:rsidRDefault="006F3279" w:rsidP="00E172C6">
      <w:pPr>
        <w:spacing w:after="180"/>
        <w:rPr>
          <w:b/>
        </w:rPr>
      </w:pPr>
    </w:p>
    <w:p w:rsidR="001D0511" w:rsidRPr="001D0511" w:rsidRDefault="001D0511" w:rsidP="00E172C6">
      <w:pPr>
        <w:spacing w:after="180"/>
        <w:rPr>
          <w:b/>
          <w:color w:val="5F497A" w:themeColor="accent4" w:themeShade="BF"/>
          <w:sz w:val="24"/>
          <w:szCs w:val="24"/>
        </w:rPr>
      </w:pPr>
      <w:r w:rsidRPr="001D0511">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755E81" w:rsidTr="003F16F9">
        <w:trPr>
          <w:trHeight w:val="340"/>
        </w:trPr>
        <w:tc>
          <w:tcPr>
            <w:tcW w:w="2196" w:type="dxa"/>
          </w:tcPr>
          <w:p w:rsidR="00755E81" w:rsidRDefault="00755E81" w:rsidP="00755E81">
            <w:pPr>
              <w:spacing w:before="60" w:after="60"/>
            </w:pPr>
            <w:r>
              <w:t>Learning focus:</w:t>
            </w:r>
          </w:p>
        </w:tc>
        <w:tc>
          <w:tcPr>
            <w:tcW w:w="6820" w:type="dxa"/>
          </w:tcPr>
          <w:p w:rsidR="00755E81" w:rsidRDefault="00C96AD1" w:rsidP="00755E81">
            <w:pPr>
              <w:spacing w:before="60" w:after="60"/>
            </w:pPr>
            <w:r w:rsidRPr="00AC326E">
              <w:t>If two objects at different temperatures are in contact, energy will move spontaneously from the object at the higher temperature to the object at the lower temperature.</w:t>
            </w:r>
          </w:p>
        </w:tc>
      </w:tr>
      <w:tr w:rsidR="00755E81" w:rsidTr="003F16F9">
        <w:trPr>
          <w:trHeight w:val="340"/>
        </w:trPr>
        <w:tc>
          <w:tcPr>
            <w:tcW w:w="2196" w:type="dxa"/>
          </w:tcPr>
          <w:p w:rsidR="00755E81" w:rsidRDefault="00755E81" w:rsidP="00755E81">
            <w:pPr>
              <w:spacing w:before="60" w:after="60"/>
            </w:pPr>
            <w:r>
              <w:t>Observable learning outcome:</w:t>
            </w:r>
          </w:p>
        </w:tc>
        <w:tc>
          <w:tcPr>
            <w:tcW w:w="6820" w:type="dxa"/>
          </w:tcPr>
          <w:p w:rsidR="00755E81" w:rsidRPr="009B387E" w:rsidRDefault="00C96AD1" w:rsidP="009B387E">
            <w:pPr>
              <w:spacing w:before="60" w:after="60"/>
              <w:rPr>
                <w:b/>
              </w:rPr>
            </w:pPr>
            <w:r w:rsidRPr="004E5B94">
              <w:t xml:space="preserve">Explain how </w:t>
            </w:r>
            <w:r w:rsidR="000764D8">
              <w:t>energy</w:t>
            </w:r>
            <w:r w:rsidRPr="004E5B94">
              <w:t xml:space="preserve"> dissipates as a hot object cools down</w:t>
            </w:r>
          </w:p>
        </w:tc>
      </w:tr>
      <w:tr w:rsidR="00755E81" w:rsidTr="003F16F9">
        <w:trPr>
          <w:trHeight w:val="340"/>
        </w:trPr>
        <w:tc>
          <w:tcPr>
            <w:tcW w:w="2196" w:type="dxa"/>
          </w:tcPr>
          <w:p w:rsidR="00755E81" w:rsidRDefault="00252175" w:rsidP="00755E81">
            <w:pPr>
              <w:spacing w:before="60" w:after="60"/>
            </w:pPr>
            <w:r>
              <w:t>Activity</w:t>
            </w:r>
            <w:r w:rsidR="00755E81">
              <w:t xml:space="preserve"> type:</w:t>
            </w:r>
          </w:p>
        </w:tc>
        <w:tc>
          <w:tcPr>
            <w:tcW w:w="6820" w:type="dxa"/>
          </w:tcPr>
          <w:p w:rsidR="00755E81" w:rsidRDefault="009B387E" w:rsidP="00755E81">
            <w:pPr>
              <w:spacing w:before="60" w:after="60"/>
            </w:pPr>
            <w:bookmarkStart w:id="0" w:name="_GoBack"/>
            <w:r>
              <w:t>T</w:t>
            </w:r>
            <w:r w:rsidR="00C96AD1">
              <w:t>alking heads</w:t>
            </w:r>
            <w:bookmarkEnd w:id="0"/>
          </w:p>
        </w:tc>
      </w:tr>
      <w:tr w:rsidR="00755E81" w:rsidTr="003F16F9">
        <w:trPr>
          <w:trHeight w:val="340"/>
        </w:trPr>
        <w:tc>
          <w:tcPr>
            <w:tcW w:w="2196" w:type="dxa"/>
          </w:tcPr>
          <w:p w:rsidR="00755E81" w:rsidRDefault="00755E81" w:rsidP="00755E81">
            <w:pPr>
              <w:spacing w:before="60" w:after="60"/>
            </w:pPr>
            <w:r>
              <w:t>Key words:</w:t>
            </w:r>
          </w:p>
        </w:tc>
        <w:tc>
          <w:tcPr>
            <w:tcW w:w="6820" w:type="dxa"/>
            <w:tcBorders>
              <w:bottom w:val="dotted" w:sz="4" w:space="0" w:color="auto"/>
            </w:tcBorders>
          </w:tcPr>
          <w:p w:rsidR="00755E81" w:rsidRDefault="00C96AD1" w:rsidP="00755E81">
            <w:pPr>
              <w:spacing w:before="60" w:after="60"/>
            </w:pPr>
            <w:r w:rsidRPr="00C96AD1">
              <w:t>Temperature, dissipation</w:t>
            </w:r>
          </w:p>
        </w:tc>
      </w:tr>
    </w:tbl>
    <w:p w:rsidR="00E172C6" w:rsidRDefault="00E172C6" w:rsidP="00E172C6">
      <w:pPr>
        <w:spacing w:after="180"/>
      </w:pPr>
    </w:p>
    <w:p w:rsidR="00C96AD1" w:rsidRDefault="00755E81" w:rsidP="00C96AD1">
      <w:pPr>
        <w:spacing w:after="180"/>
        <w:rPr>
          <w:rFonts w:cstheme="minorHAnsi"/>
          <w:color w:val="222222"/>
          <w:shd w:val="clear" w:color="auto" w:fill="FFFFFF"/>
        </w:rPr>
      </w:pPr>
      <w:r w:rsidRPr="004056D6">
        <w:rPr>
          <w:rFonts w:cstheme="minorHAnsi"/>
          <w:color w:val="222222"/>
          <w:shd w:val="clear" w:color="auto" w:fill="FFFFFF"/>
        </w:rPr>
        <w:t xml:space="preserve">This activity can help develop students’ understanding by addressing the sticking-points revealed by the following diagnostic </w:t>
      </w:r>
      <w:r w:rsidRPr="00C96AD1">
        <w:rPr>
          <w:rFonts w:cstheme="minorHAnsi"/>
          <w:color w:val="222222"/>
          <w:shd w:val="clear" w:color="auto" w:fill="FFFFFF"/>
        </w:rPr>
        <w:t>question</w:t>
      </w:r>
      <w:r w:rsidR="00C96AD1">
        <w:rPr>
          <w:rFonts w:cstheme="minorHAnsi"/>
          <w:color w:val="222222"/>
          <w:shd w:val="clear" w:color="auto" w:fill="FFFFFF"/>
        </w:rPr>
        <w:t>:</w:t>
      </w:r>
    </w:p>
    <w:p w:rsidR="00B00348" w:rsidRPr="00A6111E" w:rsidRDefault="00B00348" w:rsidP="00C96AD1">
      <w:pPr>
        <w:spacing w:after="180"/>
      </w:pPr>
      <w:r w:rsidRPr="00C96AD1">
        <w:t xml:space="preserve">Diagnostic </w:t>
      </w:r>
      <w:r w:rsidR="00BA75D4" w:rsidRPr="00C96AD1">
        <w:t>question</w:t>
      </w:r>
      <w:r w:rsidRPr="00C96AD1">
        <w:t xml:space="preserve">: </w:t>
      </w:r>
      <w:r w:rsidR="00C96AD1">
        <w:t>Cooling tea</w:t>
      </w:r>
    </w:p>
    <w:p w:rsidR="00C05571" w:rsidRPr="002454AC" w:rsidRDefault="00BB44B4" w:rsidP="00026DEC">
      <w:pPr>
        <w:spacing w:after="180"/>
        <w:rPr>
          <w:b/>
          <w:color w:val="5F497A" w:themeColor="accent4" w:themeShade="BF"/>
          <w:sz w:val="24"/>
        </w:rPr>
      </w:pPr>
      <w:r w:rsidRPr="002454AC">
        <w:rPr>
          <w:b/>
          <w:color w:val="5F497A" w:themeColor="accent4" w:themeShade="BF"/>
          <w:sz w:val="24"/>
        </w:rPr>
        <w:t>What does the research say</w:t>
      </w:r>
      <w:r w:rsidR="00C05571" w:rsidRPr="002454AC">
        <w:rPr>
          <w:b/>
          <w:color w:val="5F497A" w:themeColor="accent4" w:themeShade="BF"/>
          <w:sz w:val="24"/>
        </w:rPr>
        <w:t>?</w:t>
      </w:r>
    </w:p>
    <w:p w:rsidR="00D51494" w:rsidRDefault="00D51494" w:rsidP="00D51494">
      <w:pPr>
        <w:spacing w:after="180"/>
      </w:pPr>
      <w:r>
        <w:t xml:space="preserve">The difference between temperature and a thermal store of energy is a crucial idea in the understanding of thermal concepts. When an object is warmed up its temperature rises, the amount of energy in its thermal store increases and the particles in the object move or vibrate more. All of these changes are interconnected and happen at the same time. More specifically, and at a level students may encounter </w:t>
      </w:r>
      <w:r w:rsidR="008D3863">
        <w:t xml:space="preserve">in more advanced </w:t>
      </w:r>
      <w:r>
        <w:t xml:space="preserve">studies, temperature is a measure of the average amount of energy in the kinetic store of the particles and the extra energy gained by the particles increases the energy in the thermal store </w:t>
      </w:r>
      <w:r>
        <w:fldChar w:fldCharType="begin"/>
      </w:r>
      <w:r>
        <w:instrText xml:space="preserve"> ADDIN EN.CITE &lt;EndNote&gt;&lt;Cite&gt;&lt;Author&gt;Institute of Physics&lt;/Author&gt;&lt;IDText&gt;Supporting Physics Teaching (SPT): Energy&lt;/IDText&gt;&lt;DisplayText&gt;(Institute of Physics)&lt;/DisplayText&gt;&lt;record&gt;&lt;urls&gt;&lt;related-urls&gt;&lt;url&gt;http://supportingphysicsteaching.net/EnHome.html&lt;/url&gt;&lt;/related-urls&gt;&lt;/urls&gt;&lt;titles&gt;&lt;title&gt;Supporting Physics Teaching (SPT): Energy&lt;/title&gt;&lt;/titles&gt;&lt;number&gt;July&lt;/number&gt;&lt;contributors&gt;&lt;authors&gt;&lt;author&gt;Institute of Physics,&lt;/author&gt;&lt;/authors&gt;&lt;/contributors&gt;&lt;added-date format="utc"&gt;1530641897&lt;/added-date&gt;&lt;ref-type name="Web Page"&gt;12&lt;/ref-type&gt;&lt;rec-number&gt;8&lt;/rec-number&gt;&lt;last-updated-date format="utc"&gt;1530642376&lt;/last-updated-date&gt;&lt;volume&gt;2018&lt;/volume&gt;&lt;/record&gt;&lt;/Cite&gt;&lt;Cite&gt;&lt;Author&gt;Institute of Physics&lt;/Author&gt;&lt;IDText&gt;Supporting Physics Teaching (SPT): Energy&lt;/IDText&gt;&lt;record&gt;&lt;urls&gt;&lt;related-urls&gt;&lt;url&gt;http://supportingphysicsteaching.net/EnHome.html&lt;/url&gt;&lt;/related-urls&gt;&lt;/urls&gt;&lt;titles&gt;&lt;title&gt;Supporting Physics Teaching (SPT): Energy&lt;/title&gt;&lt;/titles&gt;&lt;number&gt;July&lt;/number&gt;&lt;contributors&gt;&lt;authors&gt;&lt;author&gt;Institute of Physics,&lt;/author&gt;&lt;/authors&gt;&lt;/contributors&gt;&lt;added-date format="utc"&gt;1530641897&lt;/added-date&gt;&lt;ref-type name="Web Page"&gt;12&lt;/ref-type&gt;&lt;rec-number&gt;8&lt;/rec-number&gt;&lt;last-updated-date format="utc"&gt;1530642376&lt;/last-updated-date&gt;&lt;volume&gt;2018&lt;/volume&gt;&lt;/record&gt;&lt;/Cite&gt;&lt;/EndNote&gt;</w:instrText>
      </w:r>
      <w:r>
        <w:fldChar w:fldCharType="separate"/>
      </w:r>
      <w:r>
        <w:rPr>
          <w:noProof/>
        </w:rPr>
        <w:t>(Institute of Physics)</w:t>
      </w:r>
      <w:r>
        <w:fldChar w:fldCharType="end"/>
      </w:r>
      <w:r>
        <w:t xml:space="preserve">. </w:t>
      </w:r>
    </w:p>
    <w:p w:rsidR="007A748B" w:rsidRPr="002454AC" w:rsidRDefault="007A748B" w:rsidP="00026DEC">
      <w:pPr>
        <w:spacing w:after="180"/>
        <w:rPr>
          <w:b/>
          <w:color w:val="5F497A" w:themeColor="accent4" w:themeShade="BF"/>
          <w:sz w:val="24"/>
        </w:rPr>
      </w:pPr>
      <w:r w:rsidRPr="002454AC">
        <w:rPr>
          <w:b/>
          <w:color w:val="5F497A" w:themeColor="accent4" w:themeShade="BF"/>
          <w:sz w:val="24"/>
        </w:rPr>
        <w:t xml:space="preserve">Ways to use this </w:t>
      </w:r>
      <w:r w:rsidR="00707823">
        <w:rPr>
          <w:b/>
          <w:color w:val="5F497A" w:themeColor="accent4" w:themeShade="BF"/>
          <w:sz w:val="24"/>
        </w:rPr>
        <w:t>activity</w:t>
      </w:r>
    </w:p>
    <w:p w:rsidR="000C7D3D" w:rsidRDefault="000C7D3D" w:rsidP="000C7D3D">
      <w:pPr>
        <w:spacing w:after="180"/>
      </w:pPr>
      <w:r w:rsidRPr="00DA3B6C">
        <w:t xml:space="preserve">Students </w:t>
      </w:r>
      <w:r>
        <w:t>should complete this activity in pairs or small groups, and the focus should be on the discussions.</w:t>
      </w:r>
      <w:r w:rsidR="00C83E3E">
        <w:t xml:space="preserve"> </w:t>
      </w:r>
      <w:r>
        <w:t>The statements are also provided as cut-out cards for students to physically organise.</w:t>
      </w:r>
      <w:r w:rsidR="00C83E3E">
        <w:t xml:space="preserve"> </w:t>
      </w:r>
    </w:p>
    <w:p w:rsidR="000C7D3D" w:rsidRDefault="000C7D3D" w:rsidP="000C7D3D">
      <w:pPr>
        <w:spacing w:after="180"/>
      </w:pPr>
      <w:r>
        <w:t>Students should work together to follow the instructions on either the worksheet or the PowerPoint.</w:t>
      </w:r>
      <w:r w:rsidR="00C83E3E">
        <w:t xml:space="preserve"> </w:t>
      </w:r>
      <w:r>
        <w:t>Giving each group one worksheet to complete between them is helpful for encouraging discussion, but each member should be able to report back to the class.</w:t>
      </w:r>
      <w:r w:rsidR="00C83E3E">
        <w:t xml:space="preserve"> </w:t>
      </w:r>
      <w:r>
        <w:t>Listening in to the conversations of each group will often give you insights into how your students are thinking.</w:t>
      </w:r>
      <w:r w:rsidR="00C83E3E">
        <w:t xml:space="preserve"> </w:t>
      </w:r>
    </w:p>
    <w:p w:rsidR="000C7D3D" w:rsidRDefault="000C7D3D" w:rsidP="000C7D3D">
      <w:pPr>
        <w:spacing w:after="180"/>
      </w:pPr>
      <w:r>
        <w:t>If there is disagreement when you take feedback, a good way to progress might be through structured class discussion.</w:t>
      </w:r>
      <w:r w:rsidR="00C83E3E">
        <w:t xml:space="preserve"> </w:t>
      </w:r>
      <w:r>
        <w:t>Ask one student to explain why they gave the answer they did; ask another student to explain why they agree with them; ask another to explain why they disagree, and so on.</w:t>
      </w:r>
      <w:r w:rsidR="00C83E3E">
        <w:t xml:space="preserve"> </w:t>
      </w:r>
      <w:r>
        <w:t>This sort of discussion gives students the opportunity to explore their thinking and for you to really understand their learning needs.</w:t>
      </w:r>
      <w:r w:rsidR="00C83E3E">
        <w:t xml:space="preserve"> </w:t>
      </w:r>
    </w:p>
    <w:p w:rsidR="000C7D3D" w:rsidRDefault="000C7D3D">
      <w:pPr>
        <w:spacing w:after="200" w:line="276" w:lineRule="auto"/>
        <w:rPr>
          <w:i/>
        </w:rPr>
      </w:pPr>
      <w:r>
        <w:rPr>
          <w:i/>
        </w:rPr>
        <w:br w:type="page"/>
      </w:r>
    </w:p>
    <w:p w:rsidR="000C7D3D" w:rsidRPr="00A150A6" w:rsidRDefault="000C7D3D" w:rsidP="000C7D3D">
      <w:pPr>
        <w:spacing w:after="180"/>
        <w:rPr>
          <w:i/>
        </w:rPr>
      </w:pPr>
      <w:r w:rsidRPr="00A150A6">
        <w:rPr>
          <w:i/>
        </w:rPr>
        <w:lastRenderedPageBreak/>
        <w:t>Differentiation</w:t>
      </w:r>
    </w:p>
    <w:p w:rsidR="000C7D3D" w:rsidRDefault="000C7D3D" w:rsidP="000C7D3D">
      <w:pPr>
        <w:spacing w:after="180"/>
      </w:pPr>
      <w:r>
        <w:t>The quality of the discussions can be improved with a careful selection of groups; or by allocating specific roles to students in the each group.</w:t>
      </w:r>
      <w:r w:rsidR="00C83E3E">
        <w:t xml:space="preserve"> </w:t>
      </w:r>
      <w:r>
        <w:t>For example, you may choose to select a student with strong prior knowledge as a scribe, and forbid them from contributing any of their own answers.</w:t>
      </w:r>
      <w:r w:rsidR="00C83E3E">
        <w:t xml:space="preserve"> </w:t>
      </w:r>
      <w:r>
        <w:t>They may question the others and only write down what they have been told.</w:t>
      </w:r>
      <w:r w:rsidR="00C83E3E">
        <w:t xml:space="preserve"> </w:t>
      </w:r>
      <w:r>
        <w:t>This strategy encourages contributions from more members of each group.</w:t>
      </w:r>
    </w:p>
    <w:p w:rsidR="00E172C6" w:rsidRPr="002454AC" w:rsidRDefault="00BB44B4" w:rsidP="000C7D3D">
      <w:pPr>
        <w:spacing w:after="180"/>
        <w:rPr>
          <w:b/>
          <w:color w:val="5F497A" w:themeColor="accent4" w:themeShade="BF"/>
          <w:sz w:val="24"/>
        </w:rPr>
      </w:pPr>
      <w:r w:rsidRPr="002454AC">
        <w:rPr>
          <w:b/>
          <w:color w:val="5F497A" w:themeColor="accent4" w:themeShade="BF"/>
          <w:sz w:val="24"/>
        </w:rPr>
        <w:t>Expected answers</w:t>
      </w:r>
    </w:p>
    <w:p w:rsidR="00B00348" w:rsidRDefault="000C7D3D" w:rsidP="000C7D3D">
      <w:pPr>
        <w:spacing w:after="180"/>
        <w:ind w:left="284" w:hanging="284"/>
      </w:pPr>
      <w:r>
        <w:t>1. Will and Yusuf are correct. At the beginning the scarf is at a higher temperature than the table and the air, so energy spontaneously transfers from the scarf into the table and the air.</w:t>
      </w:r>
    </w:p>
    <w:p w:rsidR="000C7D3D" w:rsidRDefault="000C7D3D" w:rsidP="000C7D3D">
      <w:pPr>
        <w:spacing w:after="180"/>
        <w:ind w:left="284" w:hanging="284"/>
      </w:pPr>
      <w:r>
        <w:t>2. Victoria is wrong, because the energy cannot just disappear. The vibrating scarf particles will make the air particles move more quickly and so on.</w:t>
      </w:r>
    </w:p>
    <w:p w:rsidR="000C7D3D" w:rsidRDefault="000C7D3D" w:rsidP="000C7D3D">
      <w:pPr>
        <w:spacing w:after="180"/>
        <w:ind w:left="284"/>
      </w:pPr>
      <w:r>
        <w:t xml:space="preserve">Xavier is wrong, because the scarf would warm the table </w:t>
      </w:r>
      <w:r w:rsidR="00C83E3E">
        <w:t>if it is initially at a higher temperature, no matter what it was made from</w:t>
      </w:r>
      <w:r>
        <w:t>. Wool feels warm because it is a good insulator, not because it is always at a higher temperature, which is the answer that Zara gave.</w:t>
      </w:r>
    </w:p>
    <w:p w:rsidR="003117F6" w:rsidRPr="002454AC" w:rsidRDefault="00CC78A5" w:rsidP="00026DEC">
      <w:pPr>
        <w:spacing w:after="180"/>
        <w:rPr>
          <w:b/>
          <w:color w:val="5F497A" w:themeColor="accent4" w:themeShade="BF"/>
          <w:sz w:val="24"/>
        </w:rPr>
      </w:pPr>
      <w:r w:rsidRPr="002454AC">
        <w:rPr>
          <w:b/>
          <w:color w:val="5F497A" w:themeColor="accent4" w:themeShade="BF"/>
          <w:sz w:val="24"/>
        </w:rPr>
        <w:t>Acknowledgments</w:t>
      </w:r>
    </w:p>
    <w:p w:rsidR="00D278E8" w:rsidRDefault="00D278E8" w:rsidP="00E172C6">
      <w:pPr>
        <w:spacing w:after="180"/>
      </w:pPr>
      <w:r>
        <w:t xml:space="preserve">Developed </w:t>
      </w:r>
      <w:r w:rsidR="0015356E">
        <w:t xml:space="preserve">by </w:t>
      </w:r>
      <w:r w:rsidR="00356308">
        <w:t>Peter Fairhurst</w:t>
      </w:r>
      <w:r w:rsidR="0015356E">
        <w:t xml:space="preserve"> (UYSEG)</w:t>
      </w:r>
      <w:r w:rsidR="002118D4">
        <w:t>.</w:t>
      </w:r>
    </w:p>
    <w:p w:rsidR="00CC78A5" w:rsidRDefault="00D278E8" w:rsidP="00E172C6">
      <w:pPr>
        <w:spacing w:after="180"/>
      </w:pPr>
      <w:r w:rsidRPr="0045323E">
        <w:t xml:space="preserve">Images: </w:t>
      </w:r>
      <w:r w:rsidR="00356308">
        <w:t>Peter Fairhurst (UYSEG)</w:t>
      </w:r>
      <w:r w:rsidR="002118D4">
        <w:t>.</w:t>
      </w:r>
    </w:p>
    <w:p w:rsidR="003117F6" w:rsidRDefault="003117F6" w:rsidP="00026DEC">
      <w:pPr>
        <w:spacing w:after="180"/>
        <w:rPr>
          <w:b/>
          <w:color w:val="5F497A" w:themeColor="accent4" w:themeShade="BF"/>
          <w:sz w:val="24"/>
        </w:rPr>
      </w:pPr>
      <w:r w:rsidRPr="002454AC">
        <w:rPr>
          <w:b/>
          <w:color w:val="5F497A" w:themeColor="accent4" w:themeShade="BF"/>
          <w:sz w:val="24"/>
        </w:rPr>
        <w:t>References</w:t>
      </w:r>
    </w:p>
    <w:p w:rsidR="00D51494" w:rsidRPr="00D51494" w:rsidRDefault="00D51494" w:rsidP="00D51494">
      <w:pPr>
        <w:pStyle w:val="EndNoteBibliography"/>
      </w:pPr>
      <w:r>
        <w:fldChar w:fldCharType="begin"/>
      </w:r>
      <w:r>
        <w:instrText xml:space="preserve"> ADDIN EN.REFLIST </w:instrText>
      </w:r>
      <w:r>
        <w:fldChar w:fldCharType="separate"/>
      </w:r>
      <w:r w:rsidRPr="00D51494">
        <w:t xml:space="preserve">Institute of Physics. </w:t>
      </w:r>
      <w:r w:rsidRPr="00D51494">
        <w:rPr>
          <w:i/>
        </w:rPr>
        <w:t xml:space="preserve">Supporting Physics Teaching (SPT): Energy </w:t>
      </w:r>
      <w:r w:rsidRPr="00D51494">
        <w:t xml:space="preserve">[Online]. Available at: </w:t>
      </w:r>
      <w:hyperlink r:id="rId10" w:history="1">
        <w:r w:rsidRPr="00D51494">
          <w:rPr>
            <w:rStyle w:val="Hyperlink"/>
          </w:rPr>
          <w:t>http://supportingphysicsteaching.net/EnHome.html</w:t>
        </w:r>
      </w:hyperlink>
      <w:r w:rsidRPr="00D51494">
        <w:t xml:space="preserve"> [Accessed July 2018].</w:t>
      </w:r>
    </w:p>
    <w:p w:rsidR="000C7D3D" w:rsidRDefault="00D51494" w:rsidP="00026DEC">
      <w:pPr>
        <w:spacing w:after="180"/>
      </w:pPr>
      <w:r>
        <w:fldChar w:fldCharType="end"/>
      </w:r>
    </w:p>
    <w:p w:rsidR="000C7D3D" w:rsidRPr="000C7D3D" w:rsidRDefault="000C7D3D" w:rsidP="000C7D3D"/>
    <w:p w:rsidR="000C7D3D" w:rsidRPr="000C7D3D" w:rsidRDefault="000C7D3D" w:rsidP="000C7D3D"/>
    <w:p w:rsidR="000C7D3D" w:rsidRPr="000C7D3D" w:rsidRDefault="000C7D3D" w:rsidP="000C7D3D"/>
    <w:p w:rsidR="000C7D3D" w:rsidRPr="000C7D3D" w:rsidRDefault="000C7D3D" w:rsidP="000C7D3D"/>
    <w:p w:rsidR="000C7D3D" w:rsidRPr="000C7D3D" w:rsidRDefault="000C7D3D" w:rsidP="000C7D3D"/>
    <w:p w:rsidR="000C7D3D" w:rsidRDefault="000C7D3D" w:rsidP="000C7D3D"/>
    <w:p w:rsidR="007E4771" w:rsidRPr="000C7D3D" w:rsidRDefault="007E4771" w:rsidP="000C7D3D">
      <w:pPr>
        <w:jc w:val="center"/>
      </w:pPr>
    </w:p>
    <w:sectPr w:rsidR="007E4771" w:rsidRPr="000C7D3D" w:rsidSect="00642ECD">
      <w:headerReference w:type="default" r:id="rId11"/>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933ED" w:rsidRDefault="004933ED" w:rsidP="000B473B">
      <w:r>
        <w:separator/>
      </w:r>
    </w:p>
  </w:endnote>
  <w:endnote w:type="continuationSeparator" w:id="0">
    <w:p w:rsidR="004933ED" w:rsidRDefault="004933ED"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7CFD37E"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9B387E">
      <w:rPr>
        <w:noProof/>
      </w:rPr>
      <w:t>4</w:t>
    </w:r>
    <w:r>
      <w:rPr>
        <w:noProof/>
      </w:rPr>
      <w:fldChar w:fldCharType="end"/>
    </w:r>
  </w:p>
  <w:p w:rsidR="00201AC2" w:rsidRDefault="00707823" w:rsidP="00201AC2">
    <w:pPr>
      <w:pStyle w:val="Footer"/>
      <w:tabs>
        <w:tab w:val="clear" w:pos="4513"/>
        <w:tab w:val="clear" w:pos="9026"/>
        <w:tab w:val="right" w:pos="9072"/>
      </w:tabs>
      <w:rPr>
        <w:sz w:val="16"/>
        <w:szCs w:val="16"/>
      </w:rPr>
    </w:pPr>
    <w:r>
      <w:rPr>
        <w:sz w:val="16"/>
        <w:szCs w:val="16"/>
      </w:rPr>
      <w:t xml:space="preserve">This </w:t>
    </w:r>
    <w:r w:rsidR="007E4771">
      <w:rPr>
        <w:sz w:val="16"/>
        <w:szCs w:val="16"/>
      </w:rPr>
      <w:t>document</w:t>
    </w:r>
    <w:r w:rsidR="00201AC2">
      <w:rPr>
        <w:sz w:val="16"/>
        <w:szCs w:val="16"/>
      </w:rPr>
      <w:t xml:space="preserve"> may have been edited. Download the original from </w:t>
    </w:r>
    <w:r w:rsidR="00201AC2" w:rsidRPr="00ED4562">
      <w:rPr>
        <w:b/>
        <w:sz w:val="16"/>
        <w:szCs w:val="16"/>
      </w:rPr>
      <w:t>www.BestEvidenceScienceTeaching.org</w:t>
    </w:r>
  </w:p>
  <w:p w:rsidR="00F12C3B" w:rsidRPr="00201AC2" w:rsidRDefault="00E548AF" w:rsidP="00E548AF">
    <w:pPr>
      <w:pStyle w:val="Footer"/>
      <w:rPr>
        <w:sz w:val="16"/>
        <w:szCs w:val="16"/>
      </w:rPr>
    </w:pPr>
    <w:r w:rsidRPr="00E548AF">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933ED" w:rsidRDefault="004933ED" w:rsidP="000B473B">
      <w:r>
        <w:separator/>
      </w:r>
    </w:p>
  </w:footnote>
  <w:footnote w:type="continuationSeparator" w:id="0">
    <w:p w:rsidR="004933ED" w:rsidRDefault="004933ED"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2691695"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BDE7495"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393ACA"/>
    <w:multiLevelType w:val="hybridMultilevel"/>
    <w:tmpl w:val="3A58B1A0"/>
    <w:lvl w:ilvl="0" w:tplc="6E2CEAC4">
      <w:start w:val="1"/>
      <w:numFmt w:val="decimal"/>
      <w:lvlText w:val="%1."/>
      <w:lvlJc w:val="left"/>
      <w:pPr>
        <w:tabs>
          <w:tab w:val="num" w:pos="720"/>
        </w:tabs>
        <w:ind w:left="720" w:hanging="360"/>
      </w:pPr>
    </w:lvl>
    <w:lvl w:ilvl="1" w:tplc="0D96B07E" w:tentative="1">
      <w:start w:val="1"/>
      <w:numFmt w:val="decimal"/>
      <w:lvlText w:val="%2."/>
      <w:lvlJc w:val="left"/>
      <w:pPr>
        <w:tabs>
          <w:tab w:val="num" w:pos="1440"/>
        </w:tabs>
        <w:ind w:left="1440" w:hanging="360"/>
      </w:pPr>
    </w:lvl>
    <w:lvl w:ilvl="2" w:tplc="50B0D190" w:tentative="1">
      <w:start w:val="1"/>
      <w:numFmt w:val="decimal"/>
      <w:lvlText w:val="%3."/>
      <w:lvlJc w:val="left"/>
      <w:pPr>
        <w:tabs>
          <w:tab w:val="num" w:pos="2160"/>
        </w:tabs>
        <w:ind w:left="2160" w:hanging="360"/>
      </w:pPr>
    </w:lvl>
    <w:lvl w:ilvl="3" w:tplc="02C8F412" w:tentative="1">
      <w:start w:val="1"/>
      <w:numFmt w:val="decimal"/>
      <w:lvlText w:val="%4."/>
      <w:lvlJc w:val="left"/>
      <w:pPr>
        <w:tabs>
          <w:tab w:val="num" w:pos="2880"/>
        </w:tabs>
        <w:ind w:left="2880" w:hanging="360"/>
      </w:pPr>
    </w:lvl>
    <w:lvl w:ilvl="4" w:tplc="DDB02F78" w:tentative="1">
      <w:start w:val="1"/>
      <w:numFmt w:val="decimal"/>
      <w:lvlText w:val="%5."/>
      <w:lvlJc w:val="left"/>
      <w:pPr>
        <w:tabs>
          <w:tab w:val="num" w:pos="3600"/>
        </w:tabs>
        <w:ind w:left="3600" w:hanging="360"/>
      </w:pPr>
    </w:lvl>
    <w:lvl w:ilvl="5" w:tplc="6AEAF98E" w:tentative="1">
      <w:start w:val="1"/>
      <w:numFmt w:val="decimal"/>
      <w:lvlText w:val="%6."/>
      <w:lvlJc w:val="left"/>
      <w:pPr>
        <w:tabs>
          <w:tab w:val="num" w:pos="4320"/>
        </w:tabs>
        <w:ind w:left="4320" w:hanging="360"/>
      </w:pPr>
    </w:lvl>
    <w:lvl w:ilvl="6" w:tplc="62389A9E" w:tentative="1">
      <w:start w:val="1"/>
      <w:numFmt w:val="decimal"/>
      <w:lvlText w:val="%7."/>
      <w:lvlJc w:val="left"/>
      <w:pPr>
        <w:tabs>
          <w:tab w:val="num" w:pos="5040"/>
        </w:tabs>
        <w:ind w:left="5040" w:hanging="360"/>
      </w:pPr>
    </w:lvl>
    <w:lvl w:ilvl="7" w:tplc="35D21FAA" w:tentative="1">
      <w:start w:val="1"/>
      <w:numFmt w:val="decimal"/>
      <w:lvlText w:val="%8."/>
      <w:lvlJc w:val="left"/>
      <w:pPr>
        <w:tabs>
          <w:tab w:val="num" w:pos="5760"/>
        </w:tabs>
        <w:ind w:left="5760" w:hanging="360"/>
      </w:pPr>
    </w:lvl>
    <w:lvl w:ilvl="8" w:tplc="47AC29C4" w:tentative="1">
      <w:start w:val="1"/>
      <w:numFmt w:val="decimal"/>
      <w:lvlText w:val="%9."/>
      <w:lvlJc w:val="left"/>
      <w:pPr>
        <w:tabs>
          <w:tab w:val="num" w:pos="6480"/>
        </w:tabs>
        <w:ind w:left="6480" w:hanging="360"/>
      </w:pPr>
    </w:lvl>
  </w:abstractNum>
  <w:abstractNum w:abstractNumId="1"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1E67B30"/>
    <w:multiLevelType w:val="hybridMultilevel"/>
    <w:tmpl w:val="6808793E"/>
    <w:lvl w:ilvl="0" w:tplc="DDF23348">
      <w:start w:val="1"/>
      <w:numFmt w:val="decimal"/>
      <w:lvlText w:val="%1."/>
      <w:lvlJc w:val="left"/>
      <w:pPr>
        <w:tabs>
          <w:tab w:val="num" w:pos="720"/>
        </w:tabs>
        <w:ind w:left="720" w:hanging="360"/>
      </w:pPr>
    </w:lvl>
    <w:lvl w:ilvl="1" w:tplc="9A32FD48" w:tentative="1">
      <w:start w:val="1"/>
      <w:numFmt w:val="decimal"/>
      <w:lvlText w:val="%2."/>
      <w:lvlJc w:val="left"/>
      <w:pPr>
        <w:tabs>
          <w:tab w:val="num" w:pos="1440"/>
        </w:tabs>
        <w:ind w:left="1440" w:hanging="360"/>
      </w:pPr>
    </w:lvl>
    <w:lvl w:ilvl="2" w:tplc="769E083C" w:tentative="1">
      <w:start w:val="1"/>
      <w:numFmt w:val="decimal"/>
      <w:lvlText w:val="%3."/>
      <w:lvlJc w:val="left"/>
      <w:pPr>
        <w:tabs>
          <w:tab w:val="num" w:pos="2160"/>
        </w:tabs>
        <w:ind w:left="2160" w:hanging="360"/>
      </w:pPr>
    </w:lvl>
    <w:lvl w:ilvl="3" w:tplc="4AE6C10E" w:tentative="1">
      <w:start w:val="1"/>
      <w:numFmt w:val="decimal"/>
      <w:lvlText w:val="%4."/>
      <w:lvlJc w:val="left"/>
      <w:pPr>
        <w:tabs>
          <w:tab w:val="num" w:pos="2880"/>
        </w:tabs>
        <w:ind w:left="2880" w:hanging="360"/>
      </w:pPr>
    </w:lvl>
    <w:lvl w:ilvl="4" w:tplc="A8B226DA" w:tentative="1">
      <w:start w:val="1"/>
      <w:numFmt w:val="decimal"/>
      <w:lvlText w:val="%5."/>
      <w:lvlJc w:val="left"/>
      <w:pPr>
        <w:tabs>
          <w:tab w:val="num" w:pos="3600"/>
        </w:tabs>
        <w:ind w:left="3600" w:hanging="360"/>
      </w:pPr>
    </w:lvl>
    <w:lvl w:ilvl="5" w:tplc="0008AF54" w:tentative="1">
      <w:start w:val="1"/>
      <w:numFmt w:val="decimal"/>
      <w:lvlText w:val="%6."/>
      <w:lvlJc w:val="left"/>
      <w:pPr>
        <w:tabs>
          <w:tab w:val="num" w:pos="4320"/>
        </w:tabs>
        <w:ind w:left="4320" w:hanging="360"/>
      </w:pPr>
    </w:lvl>
    <w:lvl w:ilvl="6" w:tplc="AA0E4B10" w:tentative="1">
      <w:start w:val="1"/>
      <w:numFmt w:val="decimal"/>
      <w:lvlText w:val="%7."/>
      <w:lvlJc w:val="left"/>
      <w:pPr>
        <w:tabs>
          <w:tab w:val="num" w:pos="5040"/>
        </w:tabs>
        <w:ind w:left="5040" w:hanging="360"/>
      </w:pPr>
    </w:lvl>
    <w:lvl w:ilvl="7" w:tplc="377CEB20" w:tentative="1">
      <w:start w:val="1"/>
      <w:numFmt w:val="decimal"/>
      <w:lvlText w:val="%8."/>
      <w:lvlJc w:val="left"/>
      <w:pPr>
        <w:tabs>
          <w:tab w:val="num" w:pos="5760"/>
        </w:tabs>
        <w:ind w:left="5760" w:hanging="360"/>
      </w:pPr>
    </w:lvl>
    <w:lvl w:ilvl="8" w:tplc="E4180DFA" w:tentative="1">
      <w:start w:val="1"/>
      <w:numFmt w:val="decimal"/>
      <w:lvlText w:val="%9."/>
      <w:lvlJc w:val="left"/>
      <w:pPr>
        <w:tabs>
          <w:tab w:val="num" w:pos="6480"/>
        </w:tabs>
        <w:ind w:left="6480" w:hanging="360"/>
      </w:pPr>
    </w:lvl>
  </w:abstractNum>
  <w:abstractNum w:abstractNumId="3"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AB0064A"/>
    <w:multiLevelType w:val="hybridMultilevel"/>
    <w:tmpl w:val="EA7C33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5"/>
  </w:num>
  <w:num w:numId="3">
    <w:abstractNumId w:val="1"/>
  </w:num>
  <w:num w:numId="4">
    <w:abstractNumId w:val="0"/>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attachedTemplate r:id="rId1"/>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4933ED"/>
    <w:rsid w:val="00015578"/>
    <w:rsid w:val="00024731"/>
    <w:rsid w:val="00026DEC"/>
    <w:rsid w:val="000505CA"/>
    <w:rsid w:val="00072C2E"/>
    <w:rsid w:val="000764D8"/>
    <w:rsid w:val="0007651D"/>
    <w:rsid w:val="0009089A"/>
    <w:rsid w:val="000947E2"/>
    <w:rsid w:val="00095E04"/>
    <w:rsid w:val="000B473B"/>
    <w:rsid w:val="000C7D3D"/>
    <w:rsid w:val="000D0E89"/>
    <w:rsid w:val="000E2689"/>
    <w:rsid w:val="00142613"/>
    <w:rsid w:val="00144DA7"/>
    <w:rsid w:val="0015356E"/>
    <w:rsid w:val="00161D3F"/>
    <w:rsid w:val="001915D4"/>
    <w:rsid w:val="00194675"/>
    <w:rsid w:val="001A1FED"/>
    <w:rsid w:val="001A40E2"/>
    <w:rsid w:val="001C4805"/>
    <w:rsid w:val="001D0511"/>
    <w:rsid w:val="00201AC2"/>
    <w:rsid w:val="002118D4"/>
    <w:rsid w:val="00214608"/>
    <w:rsid w:val="002178AC"/>
    <w:rsid w:val="0022547C"/>
    <w:rsid w:val="002454AC"/>
    <w:rsid w:val="00252175"/>
    <w:rsid w:val="0025410A"/>
    <w:rsid w:val="0027553E"/>
    <w:rsid w:val="0028012F"/>
    <w:rsid w:val="002828DF"/>
    <w:rsid w:val="00287876"/>
    <w:rsid w:val="00292C53"/>
    <w:rsid w:val="00294E22"/>
    <w:rsid w:val="002A08F2"/>
    <w:rsid w:val="002C22EA"/>
    <w:rsid w:val="002C59BA"/>
    <w:rsid w:val="002F3906"/>
    <w:rsid w:val="002F41B2"/>
    <w:rsid w:val="00301AA9"/>
    <w:rsid w:val="003117F6"/>
    <w:rsid w:val="003533B8"/>
    <w:rsid w:val="00356308"/>
    <w:rsid w:val="003752BE"/>
    <w:rsid w:val="003A346A"/>
    <w:rsid w:val="003B2917"/>
    <w:rsid w:val="003B541B"/>
    <w:rsid w:val="003E2B2F"/>
    <w:rsid w:val="003E6046"/>
    <w:rsid w:val="003F16F9"/>
    <w:rsid w:val="00430C1F"/>
    <w:rsid w:val="00442595"/>
    <w:rsid w:val="0045323E"/>
    <w:rsid w:val="0048726C"/>
    <w:rsid w:val="004933ED"/>
    <w:rsid w:val="004B0EE1"/>
    <w:rsid w:val="004D0D83"/>
    <w:rsid w:val="004E1DF1"/>
    <w:rsid w:val="004E5592"/>
    <w:rsid w:val="0050055B"/>
    <w:rsid w:val="00524710"/>
    <w:rsid w:val="00555342"/>
    <w:rsid w:val="005560E2"/>
    <w:rsid w:val="005A452E"/>
    <w:rsid w:val="005A6EE7"/>
    <w:rsid w:val="005E07F2"/>
    <w:rsid w:val="005F1A7B"/>
    <w:rsid w:val="006355D8"/>
    <w:rsid w:val="00642ECD"/>
    <w:rsid w:val="006502A0"/>
    <w:rsid w:val="006772F5"/>
    <w:rsid w:val="006A4440"/>
    <w:rsid w:val="006B0615"/>
    <w:rsid w:val="006D166B"/>
    <w:rsid w:val="006F3279"/>
    <w:rsid w:val="00704AEE"/>
    <w:rsid w:val="00707823"/>
    <w:rsid w:val="00722F9A"/>
    <w:rsid w:val="00754539"/>
    <w:rsid w:val="00755E81"/>
    <w:rsid w:val="00781BC6"/>
    <w:rsid w:val="00790ADA"/>
    <w:rsid w:val="007A3C86"/>
    <w:rsid w:val="007A683E"/>
    <w:rsid w:val="007A748B"/>
    <w:rsid w:val="007D1D65"/>
    <w:rsid w:val="007E0A9E"/>
    <w:rsid w:val="007E4771"/>
    <w:rsid w:val="007E5309"/>
    <w:rsid w:val="00800DE1"/>
    <w:rsid w:val="00813F47"/>
    <w:rsid w:val="008450D6"/>
    <w:rsid w:val="00856FCA"/>
    <w:rsid w:val="00873B8C"/>
    <w:rsid w:val="00880E3B"/>
    <w:rsid w:val="008A405F"/>
    <w:rsid w:val="008C7F34"/>
    <w:rsid w:val="008D3863"/>
    <w:rsid w:val="008D4C41"/>
    <w:rsid w:val="008E580C"/>
    <w:rsid w:val="0090047A"/>
    <w:rsid w:val="009158ED"/>
    <w:rsid w:val="00925026"/>
    <w:rsid w:val="00931264"/>
    <w:rsid w:val="00942A4B"/>
    <w:rsid w:val="00961D59"/>
    <w:rsid w:val="009B2D55"/>
    <w:rsid w:val="009B387E"/>
    <w:rsid w:val="009C0343"/>
    <w:rsid w:val="009E0D11"/>
    <w:rsid w:val="00A24A16"/>
    <w:rsid w:val="00A37D14"/>
    <w:rsid w:val="00A6111E"/>
    <w:rsid w:val="00A6168B"/>
    <w:rsid w:val="00A62028"/>
    <w:rsid w:val="00AA6236"/>
    <w:rsid w:val="00AB6AE7"/>
    <w:rsid w:val="00AD21F5"/>
    <w:rsid w:val="00B00348"/>
    <w:rsid w:val="00B06225"/>
    <w:rsid w:val="00B23B31"/>
    <w:rsid w:val="00B23C7A"/>
    <w:rsid w:val="00B26756"/>
    <w:rsid w:val="00B305F5"/>
    <w:rsid w:val="00B46FF9"/>
    <w:rsid w:val="00B75483"/>
    <w:rsid w:val="00BA75D4"/>
    <w:rsid w:val="00BA7952"/>
    <w:rsid w:val="00BB44B4"/>
    <w:rsid w:val="00BF0BBF"/>
    <w:rsid w:val="00BF6C8A"/>
    <w:rsid w:val="00C05571"/>
    <w:rsid w:val="00C1190E"/>
    <w:rsid w:val="00C246CE"/>
    <w:rsid w:val="00C57FA2"/>
    <w:rsid w:val="00C83E3E"/>
    <w:rsid w:val="00C96AD1"/>
    <w:rsid w:val="00CC2E4D"/>
    <w:rsid w:val="00CC78A5"/>
    <w:rsid w:val="00CC7B16"/>
    <w:rsid w:val="00CE15FE"/>
    <w:rsid w:val="00D02E15"/>
    <w:rsid w:val="00D14F44"/>
    <w:rsid w:val="00D278E8"/>
    <w:rsid w:val="00D421E8"/>
    <w:rsid w:val="00D44604"/>
    <w:rsid w:val="00D479B3"/>
    <w:rsid w:val="00D51494"/>
    <w:rsid w:val="00D52283"/>
    <w:rsid w:val="00D524E5"/>
    <w:rsid w:val="00D72FEF"/>
    <w:rsid w:val="00D755FA"/>
    <w:rsid w:val="00DC4A4E"/>
    <w:rsid w:val="00DD1874"/>
    <w:rsid w:val="00DD63BD"/>
    <w:rsid w:val="00DF14E9"/>
    <w:rsid w:val="00E0092B"/>
    <w:rsid w:val="00E172C6"/>
    <w:rsid w:val="00E24309"/>
    <w:rsid w:val="00E53D82"/>
    <w:rsid w:val="00E548AF"/>
    <w:rsid w:val="00E9330A"/>
    <w:rsid w:val="00EE6B97"/>
    <w:rsid w:val="00F12C3B"/>
    <w:rsid w:val="00F26884"/>
    <w:rsid w:val="00F72ECC"/>
    <w:rsid w:val="00F8355F"/>
    <w:rsid w:val="00FA3196"/>
    <w:rsid w:val="00FE296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EC55580"/>
  <w15:docId w15:val="{CB51B847-907E-4B17-8E4A-D6B0E01EAC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unhideWhenUsed/>
    <w:rsid w:val="00790ADA"/>
    <w:pPr>
      <w:spacing w:before="100" w:beforeAutospacing="1" w:after="100" w:afterAutospacing="1"/>
    </w:pPr>
    <w:rPr>
      <w:rFonts w:ascii="Times New Roman" w:eastAsiaTheme="minorEastAsia" w:hAnsi="Times New Roman" w:cs="Times New Roman"/>
      <w:sz w:val="24"/>
      <w:szCs w:val="24"/>
      <w:lang w:eastAsia="en-GB"/>
    </w:rPr>
  </w:style>
  <w:style w:type="paragraph" w:customStyle="1" w:styleId="EndNoteBibliographyTitle">
    <w:name w:val="EndNote Bibliography Title"/>
    <w:basedOn w:val="Normal"/>
    <w:link w:val="EndNoteBibliographyTitleChar"/>
    <w:rsid w:val="00D51494"/>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D51494"/>
    <w:rPr>
      <w:rFonts w:ascii="Calibri" w:hAnsi="Calibri" w:cs="Calibri"/>
      <w:noProof/>
      <w:lang w:val="en-US"/>
    </w:rPr>
  </w:style>
  <w:style w:type="paragraph" w:customStyle="1" w:styleId="EndNoteBibliography">
    <w:name w:val="EndNote Bibliography"/>
    <w:basedOn w:val="Normal"/>
    <w:link w:val="EndNoteBibliographyChar"/>
    <w:rsid w:val="00D51494"/>
    <w:rPr>
      <w:rFonts w:ascii="Calibri" w:hAnsi="Calibri" w:cs="Calibri"/>
      <w:noProof/>
      <w:lang w:val="en-US"/>
    </w:rPr>
  </w:style>
  <w:style w:type="character" w:customStyle="1" w:styleId="EndNoteBibliographyChar">
    <w:name w:val="EndNote Bibliography Char"/>
    <w:basedOn w:val="DefaultParagraphFont"/>
    <w:link w:val="EndNoteBibliography"/>
    <w:rsid w:val="00D51494"/>
    <w:rPr>
      <w:rFonts w:ascii="Calibri" w:hAnsi="Calibri" w:cs="Calibri"/>
      <w:noProof/>
      <w:lang w:val="en-US"/>
    </w:rPr>
  </w:style>
  <w:style w:type="character" w:styleId="Hyperlink">
    <w:name w:val="Hyperlink"/>
    <w:basedOn w:val="DefaultParagraphFont"/>
    <w:uiPriority w:val="99"/>
    <w:unhideWhenUsed/>
    <w:rsid w:val="00D5149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2168693">
      <w:bodyDiv w:val="1"/>
      <w:marLeft w:val="0"/>
      <w:marRight w:val="0"/>
      <w:marTop w:val="0"/>
      <w:marBottom w:val="0"/>
      <w:divBdr>
        <w:top w:val="none" w:sz="0" w:space="0" w:color="auto"/>
        <w:left w:val="none" w:sz="0" w:space="0" w:color="auto"/>
        <w:bottom w:val="none" w:sz="0" w:space="0" w:color="auto"/>
        <w:right w:val="none" w:sz="0" w:space="0" w:color="auto"/>
      </w:divBdr>
    </w:div>
    <w:div w:id="817650438">
      <w:bodyDiv w:val="1"/>
      <w:marLeft w:val="0"/>
      <w:marRight w:val="0"/>
      <w:marTop w:val="0"/>
      <w:marBottom w:val="0"/>
      <w:divBdr>
        <w:top w:val="none" w:sz="0" w:space="0" w:color="auto"/>
        <w:left w:val="none" w:sz="0" w:space="0" w:color="auto"/>
        <w:bottom w:val="none" w:sz="0" w:space="0" w:color="auto"/>
        <w:right w:val="none" w:sz="0" w:space="0" w:color="auto"/>
      </w:divBdr>
      <w:divsChild>
        <w:div w:id="1319725421">
          <w:marLeft w:val="547"/>
          <w:marRight w:val="0"/>
          <w:marTop w:val="0"/>
          <w:marBottom w:val="120"/>
          <w:divBdr>
            <w:top w:val="none" w:sz="0" w:space="0" w:color="auto"/>
            <w:left w:val="none" w:sz="0" w:space="0" w:color="auto"/>
            <w:bottom w:val="none" w:sz="0" w:space="0" w:color="auto"/>
            <w:right w:val="none" w:sz="0" w:space="0" w:color="auto"/>
          </w:divBdr>
        </w:div>
        <w:div w:id="1300962257">
          <w:marLeft w:val="547"/>
          <w:marRight w:val="0"/>
          <w:marTop w:val="0"/>
          <w:marBottom w:val="120"/>
          <w:divBdr>
            <w:top w:val="none" w:sz="0" w:space="0" w:color="auto"/>
            <w:left w:val="none" w:sz="0" w:space="0" w:color="auto"/>
            <w:bottom w:val="none" w:sz="0" w:space="0" w:color="auto"/>
            <w:right w:val="none" w:sz="0" w:space="0" w:color="auto"/>
          </w:divBdr>
        </w:div>
      </w:divsChild>
    </w:div>
    <w:div w:id="1363824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yperlink" Target="http://supportingphysicsteaching.net/EnHome.html" TargetMode="Externa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item_respons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.template_physics_item_response.dotx</Template>
  <TotalTime>35</TotalTime>
  <Pages>4</Pages>
  <Words>940</Words>
  <Characters>5364</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6292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11</cp:revision>
  <cp:lastPrinted>2017-02-24T16:20:00Z</cp:lastPrinted>
  <dcterms:created xsi:type="dcterms:W3CDTF">2018-11-26T15:54:00Z</dcterms:created>
  <dcterms:modified xsi:type="dcterms:W3CDTF">2019-03-12T14:50:00Z</dcterms:modified>
</cp:coreProperties>
</file>